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35F1A" w14:textId="14D05A49" w:rsidR="007D5F42" w:rsidRPr="00762781" w:rsidRDefault="00F90D57" w:rsidP="00F90D57">
      <w:pPr>
        <w:pStyle w:val="Titel"/>
        <w:jc w:val="center"/>
        <w:rPr>
          <w:color w:val="1A1D55"/>
          <w:sz w:val="48"/>
          <w:szCs w:val="48"/>
        </w:rPr>
      </w:pPr>
      <w:r w:rsidRPr="00762781">
        <w:rPr>
          <w:color w:val="1A1D55"/>
          <w:sz w:val="48"/>
          <w:szCs w:val="48"/>
        </w:rPr>
        <w:t>Bewerber-/Bietergemeinschaftserklärung</w:t>
      </w:r>
    </w:p>
    <w:p w14:paraId="1D3B6541" w14:textId="7949B441" w:rsidR="00F90D57" w:rsidRPr="00C326B4" w:rsidRDefault="006A43C6" w:rsidP="006A43C6">
      <w:pPr>
        <w:pStyle w:val="FRR-Text-Ebene0-Normal"/>
        <w:jc w:val="center"/>
        <w:rPr>
          <w:rFonts w:asciiTheme="minorHAnsi" w:hAnsiTheme="minorHAnsi"/>
        </w:rPr>
      </w:pPr>
      <w:r w:rsidRPr="00C326B4">
        <w:rPr>
          <w:rFonts w:asciiTheme="minorHAnsi" w:hAnsiTheme="minorHAnsi"/>
        </w:rPr>
        <w:t>Gemäß § 53 Absatz 9 VgV</w:t>
      </w:r>
    </w:p>
    <w:p w14:paraId="245BDAC0" w14:textId="03FFAA8F" w:rsidR="00C7475D" w:rsidRDefault="00542FB9" w:rsidP="00237F57">
      <w:pPr>
        <w:pStyle w:val="FRR-Text-Ebene0-Normal"/>
        <w:spacing w:before="240" w:after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Wir, die </w:t>
      </w:r>
      <w:r w:rsidR="00B31E0A">
        <w:rPr>
          <w:rFonts w:asciiTheme="minorHAnsi" w:hAnsiTheme="minorHAnsi"/>
        </w:rPr>
        <w:t>nachstehend aufgeführten Unternehmen</w:t>
      </w:r>
      <w:r w:rsidR="00237F57">
        <w:rPr>
          <w:rFonts w:asciiTheme="minorHAnsi" w:hAnsiTheme="minorHAnsi"/>
        </w:rPr>
        <w:t>:</w:t>
      </w: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562"/>
        <w:gridCol w:w="6237"/>
        <w:gridCol w:w="2835"/>
      </w:tblGrid>
      <w:tr w:rsidR="00203127" w:rsidRPr="0053242E" w14:paraId="22EBB57E" w14:textId="77777777" w:rsidTr="004600FC">
        <w:tc>
          <w:tcPr>
            <w:tcW w:w="562" w:type="dxa"/>
            <w:shd w:val="clear" w:color="auto" w:fill="D9D9D9" w:themeFill="background1" w:themeFillShade="D9"/>
          </w:tcPr>
          <w:p w14:paraId="329FBFC2" w14:textId="77777777" w:rsidR="00203127" w:rsidRPr="0053242E" w:rsidRDefault="00203127" w:rsidP="00DD06E5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53242E">
              <w:rPr>
                <w:rFonts w:cs="Arial"/>
                <w:sz w:val="22"/>
                <w:szCs w:val="22"/>
              </w:rPr>
              <w:t>Nr.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358C38B0" w14:textId="7A694DBC" w:rsidR="00203127" w:rsidRPr="0053242E" w:rsidRDefault="00203127" w:rsidP="008A2E8C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53242E">
              <w:rPr>
                <w:rFonts w:cs="Arial"/>
                <w:sz w:val="22"/>
                <w:szCs w:val="22"/>
              </w:rPr>
              <w:t xml:space="preserve">Firma, </w:t>
            </w:r>
            <w:r w:rsidR="00AD7E85">
              <w:rPr>
                <w:rFonts w:cs="Arial"/>
                <w:sz w:val="22"/>
                <w:szCs w:val="22"/>
              </w:rPr>
              <w:t xml:space="preserve">Rechtsform, </w:t>
            </w:r>
            <w:r w:rsidRPr="0053242E">
              <w:rPr>
                <w:rFonts w:cs="Arial"/>
                <w:sz w:val="22"/>
                <w:szCs w:val="22"/>
              </w:rPr>
              <w:t>Anschrift, Registergericht, Registernummer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5F678F27" w14:textId="77777777" w:rsidR="00203127" w:rsidRPr="0053242E" w:rsidRDefault="00203127" w:rsidP="008A2E8C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53242E">
              <w:rPr>
                <w:rFonts w:cs="Arial"/>
                <w:sz w:val="22"/>
                <w:szCs w:val="22"/>
              </w:rPr>
              <w:t>Leistungsteil</w:t>
            </w:r>
          </w:p>
        </w:tc>
      </w:tr>
      <w:tr w:rsidR="00203127" w:rsidRPr="0053242E" w14:paraId="1FEEAF47" w14:textId="77777777" w:rsidTr="004600FC">
        <w:tc>
          <w:tcPr>
            <w:tcW w:w="562" w:type="dxa"/>
            <w:vAlign w:val="center"/>
          </w:tcPr>
          <w:p w14:paraId="479E72F2" w14:textId="77777777" w:rsidR="00203127" w:rsidRPr="0053242E" w:rsidRDefault="00203127" w:rsidP="00220ACE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53242E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6237" w:type="dxa"/>
          </w:tcPr>
          <w:p w14:paraId="24AC9564" w14:textId="77777777" w:rsidR="00203127" w:rsidRPr="00166905" w:rsidRDefault="00203127" w:rsidP="008A2E8C">
            <w:pPr>
              <w:spacing w:line="288" w:lineRule="auto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166905">
              <w:rPr>
                <w:rFonts w:cs="Arial"/>
                <w:i/>
                <w:iCs/>
                <w:sz w:val="18"/>
                <w:szCs w:val="18"/>
              </w:rPr>
              <w:t xml:space="preserve">– </w:t>
            </w:r>
            <w:r>
              <w:rPr>
                <w:rFonts w:cs="Arial"/>
                <w:i/>
                <w:iCs/>
                <w:sz w:val="18"/>
                <w:szCs w:val="18"/>
              </w:rPr>
              <w:t>f</w:t>
            </w:r>
            <w:r w:rsidRPr="00166905">
              <w:rPr>
                <w:rFonts w:cs="Arial"/>
                <w:i/>
                <w:iCs/>
                <w:sz w:val="18"/>
                <w:szCs w:val="18"/>
              </w:rPr>
              <w:t>ederführend und bevollmächtigt –</w:t>
            </w:r>
          </w:p>
          <w:p w14:paraId="4B2C4AB0" w14:textId="77777777" w:rsidR="00203127" w:rsidRDefault="00203127" w:rsidP="008A2E8C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0BEBF140" w14:textId="77777777" w:rsidR="00C87060" w:rsidRPr="0053242E" w:rsidRDefault="00C87060" w:rsidP="008A2E8C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592E882" w14:textId="77777777" w:rsidR="00203127" w:rsidRPr="0053242E" w:rsidRDefault="00203127" w:rsidP="008A2E8C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203127" w:rsidRPr="0053242E" w14:paraId="743B5C01" w14:textId="77777777" w:rsidTr="004600FC">
        <w:tc>
          <w:tcPr>
            <w:tcW w:w="562" w:type="dxa"/>
            <w:vAlign w:val="center"/>
          </w:tcPr>
          <w:p w14:paraId="22C6E76C" w14:textId="77777777" w:rsidR="00203127" w:rsidRPr="0053242E" w:rsidRDefault="00203127" w:rsidP="00220ACE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53242E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6237" w:type="dxa"/>
          </w:tcPr>
          <w:p w14:paraId="43A8EFA7" w14:textId="77777777" w:rsidR="00203127" w:rsidRDefault="00203127" w:rsidP="008A2E8C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3B1FDDC2" w14:textId="77777777" w:rsidR="00203127" w:rsidRDefault="00203127" w:rsidP="008A2E8C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42FEB634" w14:textId="77777777" w:rsidR="00C87060" w:rsidRPr="0053242E" w:rsidRDefault="00C87060" w:rsidP="008A2E8C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0A0CF3E" w14:textId="77777777" w:rsidR="00203127" w:rsidRPr="0053242E" w:rsidRDefault="00203127" w:rsidP="008A2E8C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203127" w:rsidRPr="0053242E" w14:paraId="136E564E" w14:textId="77777777" w:rsidTr="004600FC">
        <w:tc>
          <w:tcPr>
            <w:tcW w:w="562" w:type="dxa"/>
            <w:vAlign w:val="center"/>
          </w:tcPr>
          <w:p w14:paraId="24459471" w14:textId="77777777" w:rsidR="00203127" w:rsidRPr="0053242E" w:rsidRDefault="00203127" w:rsidP="00220ACE">
            <w:pPr>
              <w:keepNext/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53242E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6237" w:type="dxa"/>
          </w:tcPr>
          <w:p w14:paraId="1C5C731E" w14:textId="77777777" w:rsidR="00203127" w:rsidRDefault="00203127" w:rsidP="008A2E8C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03EB9FBF" w14:textId="77777777" w:rsidR="00203127" w:rsidRDefault="00203127" w:rsidP="008A2E8C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21B904FE" w14:textId="77777777" w:rsidR="00C87060" w:rsidRPr="0053242E" w:rsidRDefault="00C87060" w:rsidP="008A2E8C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2013580" w14:textId="77777777" w:rsidR="00203127" w:rsidRPr="0053242E" w:rsidRDefault="00203127" w:rsidP="008A2E8C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0AF1A9E8" w14:textId="77777777" w:rsidR="00203127" w:rsidRPr="009A2210" w:rsidRDefault="00203127" w:rsidP="00203127">
      <w:pPr>
        <w:spacing w:after="240" w:line="288" w:lineRule="auto"/>
        <w:jc w:val="center"/>
        <w:rPr>
          <w:rFonts w:cs="Arial"/>
          <w:i/>
          <w:iCs/>
          <w:sz w:val="18"/>
          <w:szCs w:val="18"/>
        </w:rPr>
      </w:pPr>
      <w:r w:rsidRPr="0053242E">
        <w:rPr>
          <w:rFonts w:cs="Arial"/>
          <w:i/>
          <w:iCs/>
          <w:sz w:val="18"/>
          <w:szCs w:val="18"/>
        </w:rPr>
        <w:t>(Tabelle bei Bedarf erweitern)</w:t>
      </w:r>
    </w:p>
    <w:p w14:paraId="01518F46" w14:textId="482C6561" w:rsidR="00502236" w:rsidRDefault="00502236" w:rsidP="00F90D57">
      <w:pPr>
        <w:pStyle w:val="FRR-Text-Ebene0-Normal"/>
        <w:rPr>
          <w:rFonts w:asciiTheme="minorHAnsi" w:hAnsiTheme="minorHAnsi"/>
        </w:rPr>
      </w:pPr>
      <w:r>
        <w:rPr>
          <w:rFonts w:asciiTheme="minorHAnsi" w:hAnsiTheme="minorHAnsi"/>
        </w:rPr>
        <w:t xml:space="preserve">haben </w:t>
      </w:r>
      <w:r w:rsidR="00211847">
        <w:rPr>
          <w:rFonts w:asciiTheme="minorHAnsi" w:hAnsiTheme="minorHAnsi"/>
        </w:rPr>
        <w:t xml:space="preserve">uns </w:t>
      </w:r>
      <w:r w:rsidR="00BB7A71">
        <w:rPr>
          <w:rFonts w:asciiTheme="minorHAnsi" w:hAnsiTheme="minorHAnsi"/>
        </w:rPr>
        <w:t xml:space="preserve">zur Teilnahme am </w:t>
      </w:r>
      <w:r w:rsidR="00211847">
        <w:rPr>
          <w:rFonts w:asciiTheme="minorHAnsi" w:hAnsiTheme="minorHAnsi"/>
        </w:rPr>
        <w:t xml:space="preserve">Vergabeverfahren </w:t>
      </w:r>
      <w:r w:rsidR="008F2BC1">
        <w:rPr>
          <w:rFonts w:asciiTheme="minorHAnsi" w:hAnsiTheme="minorHAnsi"/>
        </w:rPr>
        <w:t xml:space="preserve">zur einer Bietergemeinschaft </w:t>
      </w:r>
      <w:r w:rsidR="00BB7A71">
        <w:rPr>
          <w:rFonts w:asciiTheme="minorHAnsi" w:hAnsiTheme="minorHAnsi"/>
        </w:rPr>
        <w:t>zusammengeschlossen.</w:t>
      </w: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BB7A71" w:rsidRPr="0053242E" w14:paraId="5964A126" w14:textId="77777777" w:rsidTr="004600FC">
        <w:tc>
          <w:tcPr>
            <w:tcW w:w="9634" w:type="dxa"/>
            <w:shd w:val="clear" w:color="auto" w:fill="D9D9D9" w:themeFill="background1" w:themeFillShade="D9"/>
          </w:tcPr>
          <w:p w14:paraId="61BAE15D" w14:textId="77777777" w:rsidR="00BB7A71" w:rsidRPr="0053242E" w:rsidRDefault="00BB7A71" w:rsidP="008A2E8C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Bezeichnung der Bewerber-/Bietergemeinschaft</w:t>
            </w:r>
            <w:r w:rsidRPr="004235EB">
              <w:rPr>
                <w:rFonts w:cs="Arial"/>
                <w:i/>
                <w:iCs/>
                <w:sz w:val="22"/>
                <w:szCs w:val="22"/>
              </w:rPr>
              <w:t>– optional –</w:t>
            </w:r>
          </w:p>
        </w:tc>
      </w:tr>
      <w:tr w:rsidR="00BB7A71" w:rsidRPr="0053242E" w14:paraId="23B7C482" w14:textId="77777777" w:rsidTr="004600FC">
        <w:tc>
          <w:tcPr>
            <w:tcW w:w="9634" w:type="dxa"/>
          </w:tcPr>
          <w:p w14:paraId="04870C05" w14:textId="77777777" w:rsidR="00BB7A71" w:rsidRDefault="00BB7A71" w:rsidP="008A2E8C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4BE4CDCB" w14:textId="77777777" w:rsidR="00BB7A71" w:rsidRPr="0053242E" w:rsidRDefault="00BB7A71" w:rsidP="008A2E8C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08ACA176" w14:textId="77777777" w:rsidR="00BB7A71" w:rsidRDefault="00BB7A71" w:rsidP="00F90D57">
      <w:pPr>
        <w:pStyle w:val="FRR-Text-Ebene0-Normal"/>
        <w:rPr>
          <w:rFonts w:asciiTheme="minorHAnsi" w:hAnsiTheme="minorHAnsi"/>
        </w:rPr>
      </w:pPr>
    </w:p>
    <w:p w14:paraId="3070501E" w14:textId="77777777" w:rsidR="00017104" w:rsidRDefault="00200A4F" w:rsidP="004600FC">
      <w:pPr>
        <w:pStyle w:val="FRR-Text-Ebene0-Normal"/>
        <w:rPr>
          <w:rFonts w:asciiTheme="minorHAnsi" w:hAnsiTheme="minorHAnsi"/>
        </w:rPr>
      </w:pPr>
      <w:r>
        <w:rPr>
          <w:rFonts w:asciiTheme="minorHAnsi" w:hAnsiTheme="minorHAnsi"/>
        </w:rPr>
        <w:t xml:space="preserve">Im </w:t>
      </w:r>
      <w:r w:rsidR="00BB7A71">
        <w:rPr>
          <w:rFonts w:asciiTheme="minorHAnsi" w:hAnsiTheme="minorHAnsi"/>
        </w:rPr>
        <w:t xml:space="preserve">Fall der Zuschlagserteilung auf unser </w:t>
      </w:r>
      <w:r>
        <w:rPr>
          <w:rFonts w:asciiTheme="minorHAnsi" w:hAnsiTheme="minorHAnsi"/>
        </w:rPr>
        <w:t>Angebot bilden wir zur Vertragserfüllung eine entsprechende Arbeitsgemeinschaft und verpflichten uns</w:t>
      </w:r>
      <w:r w:rsidR="00533FCA">
        <w:rPr>
          <w:rFonts w:asciiTheme="minorHAnsi" w:hAnsiTheme="minorHAnsi"/>
        </w:rPr>
        <w:t xml:space="preserve">, </w:t>
      </w:r>
      <w:r w:rsidR="004600FC" w:rsidRPr="004600FC">
        <w:rPr>
          <w:rFonts w:asciiTheme="minorHAnsi" w:hAnsiTheme="minorHAnsi"/>
        </w:rPr>
        <w:t>für alle</w:t>
      </w:r>
      <w:r w:rsidR="004600FC">
        <w:rPr>
          <w:rFonts w:asciiTheme="minorHAnsi" w:hAnsiTheme="minorHAnsi"/>
        </w:rPr>
        <w:t xml:space="preserve"> </w:t>
      </w:r>
      <w:r w:rsidR="004600FC" w:rsidRPr="004600FC">
        <w:rPr>
          <w:rFonts w:asciiTheme="minorHAnsi" w:hAnsiTheme="minorHAnsi"/>
        </w:rPr>
        <w:t>im Zusammenhang mit dem Vertrag entstehenden Verbindlichkeiten</w:t>
      </w:r>
      <w:r w:rsidR="004600FC">
        <w:rPr>
          <w:rFonts w:asciiTheme="minorHAnsi" w:hAnsiTheme="minorHAnsi"/>
        </w:rPr>
        <w:t xml:space="preserve"> </w:t>
      </w:r>
      <w:r w:rsidR="00A26862" w:rsidRPr="00F90D57">
        <w:rPr>
          <w:rFonts w:asciiTheme="minorHAnsi" w:hAnsiTheme="minorHAnsi"/>
        </w:rPr>
        <w:t xml:space="preserve">als Gesamtschuldner </w:t>
      </w:r>
      <w:r w:rsidR="004600FC">
        <w:rPr>
          <w:rFonts w:asciiTheme="minorHAnsi" w:hAnsiTheme="minorHAnsi"/>
        </w:rPr>
        <w:t xml:space="preserve">zu </w:t>
      </w:r>
      <w:r w:rsidR="00A26862" w:rsidRPr="00F90D57">
        <w:rPr>
          <w:rFonts w:asciiTheme="minorHAnsi" w:hAnsiTheme="minorHAnsi"/>
        </w:rPr>
        <w:t>haften</w:t>
      </w:r>
      <w:r w:rsidR="0003003A">
        <w:rPr>
          <w:rFonts w:asciiTheme="minorHAnsi" w:hAnsiTheme="minorHAnsi"/>
        </w:rPr>
        <w:t>.</w:t>
      </w:r>
    </w:p>
    <w:p w14:paraId="652D6D62" w14:textId="23871D4E" w:rsidR="00382B94" w:rsidRDefault="0003003A" w:rsidP="004600FC">
      <w:pPr>
        <w:pStyle w:val="FRR-Text-Ebene0-Normal"/>
        <w:rPr>
          <w:rFonts w:asciiTheme="minorHAnsi" w:hAnsiTheme="minorHAnsi"/>
        </w:rPr>
      </w:pPr>
      <w:r>
        <w:rPr>
          <w:rFonts w:asciiTheme="minorHAnsi" w:hAnsiTheme="minorHAnsi"/>
        </w:rPr>
        <w:t xml:space="preserve">Wir haben das unter Nr. 1 </w:t>
      </w:r>
      <w:r w:rsidR="00017104">
        <w:rPr>
          <w:rFonts w:asciiTheme="minorHAnsi" w:hAnsiTheme="minorHAnsi"/>
        </w:rPr>
        <w:t xml:space="preserve">als federführend aufgeführte </w:t>
      </w:r>
      <w:r>
        <w:rPr>
          <w:rFonts w:asciiTheme="minorHAnsi" w:hAnsiTheme="minorHAnsi"/>
        </w:rPr>
        <w:t xml:space="preserve">Mitglied </w:t>
      </w:r>
      <w:r w:rsidR="003B31B6">
        <w:rPr>
          <w:rFonts w:asciiTheme="minorHAnsi" w:hAnsiTheme="minorHAnsi"/>
        </w:rPr>
        <w:t xml:space="preserve">zur Vertretung der Bewerber-/Bietergemeinschaft im Vergabeverfahren bevollmächtigt. Dies umfasst den Abschluss eines Vertrags. </w:t>
      </w:r>
      <w:r w:rsidR="008C1215">
        <w:rPr>
          <w:rFonts w:asciiTheme="minorHAnsi" w:hAnsiTheme="minorHAnsi"/>
        </w:rPr>
        <w:t xml:space="preserve">Soweit wir keine andere Vertretung anzeigen, gilt dies </w:t>
      </w:r>
      <w:r w:rsidR="00C0129D">
        <w:rPr>
          <w:rFonts w:asciiTheme="minorHAnsi" w:hAnsiTheme="minorHAnsi"/>
        </w:rPr>
        <w:t>auch für die Durchführung des Vertrags.</w:t>
      </w:r>
    </w:p>
    <w:p w14:paraId="5E25A308" w14:textId="77777777" w:rsidR="00185869" w:rsidRDefault="00185869" w:rsidP="00F90D57">
      <w:pPr>
        <w:pStyle w:val="FRR-Text-Ebene0-Normal"/>
        <w:rPr>
          <w:rFonts w:asciiTheme="minorHAnsi" w:hAnsiTheme="minorHAnsi"/>
        </w:rPr>
      </w:pPr>
    </w:p>
    <w:p w14:paraId="0458D6A3" w14:textId="4623982D" w:rsidR="0072319C" w:rsidRDefault="008905D5" w:rsidP="00185869">
      <w:pPr>
        <w:keepNext/>
        <w:spacing w:before="240" w:after="240" w:line="288" w:lineRule="auto"/>
        <w:jc w:val="center"/>
        <w:rPr>
          <w:rFonts w:cs="Arial"/>
          <w:b/>
          <w:bCs/>
          <w:i/>
          <w:iCs/>
          <w:sz w:val="22"/>
          <w:szCs w:val="22"/>
        </w:rPr>
      </w:pPr>
      <w:r>
        <w:rPr>
          <w:rFonts w:cs="Arial"/>
          <w:b/>
          <w:bCs/>
          <w:i/>
          <w:iCs/>
          <w:sz w:val="22"/>
          <w:szCs w:val="22"/>
        </w:rPr>
        <w:t>(</w:t>
      </w:r>
      <w:r w:rsidR="00E75134" w:rsidRPr="00CD3B3A">
        <w:rPr>
          <w:rFonts w:cs="Arial"/>
          <w:b/>
          <w:bCs/>
          <w:i/>
          <w:iCs/>
          <w:sz w:val="22"/>
          <w:szCs w:val="22"/>
        </w:rPr>
        <w:t xml:space="preserve">Diese Erklärung ist </w:t>
      </w:r>
      <w:r w:rsidR="0066656F" w:rsidRPr="00CD3B3A">
        <w:rPr>
          <w:rFonts w:cs="Arial"/>
          <w:b/>
          <w:bCs/>
          <w:i/>
          <w:iCs/>
          <w:sz w:val="22"/>
          <w:szCs w:val="22"/>
        </w:rPr>
        <w:t xml:space="preserve">von allen Mitgliedern zu </w:t>
      </w:r>
      <w:r w:rsidR="00E75134" w:rsidRPr="00CD3B3A">
        <w:rPr>
          <w:rFonts w:cs="Arial"/>
          <w:b/>
          <w:bCs/>
          <w:i/>
          <w:iCs/>
          <w:sz w:val="22"/>
          <w:szCs w:val="22"/>
        </w:rPr>
        <w:t>unterzeichne</w:t>
      </w:r>
      <w:r w:rsidR="0066656F" w:rsidRPr="00CD3B3A">
        <w:rPr>
          <w:rFonts w:cs="Arial"/>
          <w:b/>
          <w:bCs/>
          <w:i/>
          <w:iCs/>
          <w:sz w:val="22"/>
          <w:szCs w:val="22"/>
        </w:rPr>
        <w:t>n</w:t>
      </w:r>
      <w:r>
        <w:rPr>
          <w:rFonts w:cs="Arial"/>
          <w:b/>
          <w:bCs/>
          <w:i/>
          <w:iCs/>
          <w:sz w:val="22"/>
          <w:szCs w:val="22"/>
        </w:rPr>
        <w:t>.)</w:t>
      </w:r>
    </w:p>
    <w:p w14:paraId="03FB8A7A" w14:textId="5E91C6AB" w:rsidR="00185869" w:rsidRDefault="00185869" w:rsidP="0072319C">
      <w:pPr>
        <w:spacing w:before="240" w:after="240" w:line="288" w:lineRule="auto"/>
        <w:jc w:val="center"/>
        <w:rPr>
          <w:rFonts w:cs="Arial"/>
          <w:b/>
          <w:bCs/>
          <w:i/>
          <w:iCs/>
          <w:sz w:val="22"/>
          <w:szCs w:val="22"/>
        </w:rPr>
      </w:pPr>
      <w:r w:rsidRPr="00185869">
        <w:rPr>
          <w:rFonts w:cs="Arial"/>
          <w:b/>
          <w:bCs/>
          <w:i/>
          <w:iCs/>
          <w:sz w:val="22"/>
          <w:szCs w:val="22"/>
        </w:rPr>
        <w:t>(Die Unterschriften folgen auf der nächsten Seite</w:t>
      </w:r>
      <w:r w:rsidR="008905D5">
        <w:rPr>
          <w:rFonts w:cs="Arial"/>
          <w:b/>
          <w:bCs/>
          <w:i/>
          <w:iCs/>
          <w:sz w:val="22"/>
          <w:szCs w:val="22"/>
        </w:rPr>
        <w:t>.</w:t>
      </w:r>
      <w:r w:rsidRPr="00185869">
        <w:rPr>
          <w:rFonts w:cs="Arial"/>
          <w:b/>
          <w:bCs/>
          <w:i/>
          <w:iCs/>
          <w:sz w:val="22"/>
          <w:szCs w:val="22"/>
        </w:rPr>
        <w:t>)</w:t>
      </w:r>
    </w:p>
    <w:p w14:paraId="0D688F13" w14:textId="77777777" w:rsidR="00185869" w:rsidRDefault="00185869">
      <w:pPr>
        <w:rPr>
          <w:rFonts w:cs="Arial"/>
          <w:b/>
          <w:bCs/>
          <w:i/>
          <w:iCs/>
          <w:sz w:val="22"/>
          <w:szCs w:val="22"/>
        </w:rPr>
      </w:pPr>
      <w:r>
        <w:rPr>
          <w:rFonts w:cs="Arial"/>
          <w:b/>
          <w:bCs/>
          <w:i/>
          <w:iCs/>
          <w:sz w:val="22"/>
          <w:szCs w:val="22"/>
        </w:rPr>
        <w:br w:type="page"/>
      </w:r>
    </w:p>
    <w:p w14:paraId="4B54FAEC" w14:textId="77777777" w:rsidR="00CD3B3A" w:rsidRPr="00CD3B3A" w:rsidRDefault="00CD3B3A" w:rsidP="0072319C">
      <w:pPr>
        <w:spacing w:before="240" w:after="240" w:line="288" w:lineRule="auto"/>
        <w:jc w:val="center"/>
        <w:rPr>
          <w:rFonts w:cs="Arial"/>
          <w:b/>
          <w:bCs/>
          <w:i/>
          <w:iCs/>
          <w:sz w:val="22"/>
          <w:szCs w:val="2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09"/>
      </w:tblGrid>
      <w:tr w:rsidR="00F41EBC" w14:paraId="68056DAB" w14:textId="77777777" w:rsidTr="005B36A3">
        <w:tc>
          <w:tcPr>
            <w:tcW w:w="3209" w:type="dxa"/>
          </w:tcPr>
          <w:p w14:paraId="2E4EE2E8" w14:textId="6CBF01C1" w:rsidR="00F41EBC" w:rsidRPr="005B36A3" w:rsidRDefault="00F41EBC" w:rsidP="007B1023">
            <w:pPr>
              <w:pStyle w:val="FRR-Text-Ebene0-Normal"/>
              <w:rPr>
                <w:rFonts w:asciiTheme="minorHAnsi" w:hAnsiTheme="minorHAnsi"/>
                <w:b/>
                <w:bCs/>
              </w:rPr>
            </w:pPr>
            <w:r w:rsidRPr="005B36A3">
              <w:rPr>
                <w:rFonts w:asciiTheme="minorHAnsi" w:hAnsiTheme="minorHAnsi"/>
                <w:b/>
                <w:bCs/>
              </w:rPr>
              <w:t>Für Mitglied Nr. 1</w:t>
            </w:r>
          </w:p>
        </w:tc>
        <w:tc>
          <w:tcPr>
            <w:tcW w:w="3209" w:type="dxa"/>
          </w:tcPr>
          <w:p w14:paraId="2363A132" w14:textId="77777777" w:rsidR="00F41EBC" w:rsidRDefault="00F41EBC" w:rsidP="007B1023">
            <w:pPr>
              <w:pStyle w:val="FRR-Text-Ebene0-Normal"/>
              <w:rPr>
                <w:rFonts w:asciiTheme="minorHAnsi" w:hAnsiTheme="minorHAnsi"/>
              </w:rPr>
            </w:pPr>
          </w:p>
        </w:tc>
        <w:tc>
          <w:tcPr>
            <w:tcW w:w="3209" w:type="dxa"/>
          </w:tcPr>
          <w:p w14:paraId="402BB682" w14:textId="77777777" w:rsidR="00F41EBC" w:rsidRDefault="00F41EBC" w:rsidP="007B1023">
            <w:pPr>
              <w:pStyle w:val="FRR-Text-Ebene0-Normal"/>
              <w:rPr>
                <w:rFonts w:asciiTheme="minorHAnsi" w:hAnsiTheme="minorHAnsi"/>
              </w:rPr>
            </w:pPr>
          </w:p>
        </w:tc>
      </w:tr>
      <w:tr w:rsidR="00F41EBC" w14:paraId="63768402" w14:textId="77777777" w:rsidTr="005B36A3">
        <w:tc>
          <w:tcPr>
            <w:tcW w:w="3209" w:type="dxa"/>
            <w:tcBorders>
              <w:bottom w:val="single" w:sz="4" w:space="0" w:color="auto"/>
            </w:tcBorders>
          </w:tcPr>
          <w:p w14:paraId="334D2E29" w14:textId="77777777" w:rsidR="00F41EBC" w:rsidRDefault="00F41EBC" w:rsidP="007B1023">
            <w:pPr>
              <w:pStyle w:val="FRR-Text-Ebene0-Normal"/>
              <w:rPr>
                <w:rFonts w:asciiTheme="minorHAnsi" w:hAnsiTheme="minorHAnsi"/>
              </w:rPr>
            </w:pPr>
          </w:p>
        </w:tc>
        <w:tc>
          <w:tcPr>
            <w:tcW w:w="3209" w:type="dxa"/>
            <w:tcBorders>
              <w:bottom w:val="single" w:sz="4" w:space="0" w:color="auto"/>
            </w:tcBorders>
          </w:tcPr>
          <w:p w14:paraId="32F0AA18" w14:textId="77777777" w:rsidR="00F41EBC" w:rsidRDefault="00F41EBC" w:rsidP="007B1023">
            <w:pPr>
              <w:pStyle w:val="FRR-Text-Ebene0-Normal"/>
              <w:rPr>
                <w:rFonts w:asciiTheme="minorHAnsi" w:hAnsiTheme="minorHAnsi"/>
              </w:rPr>
            </w:pPr>
          </w:p>
        </w:tc>
        <w:tc>
          <w:tcPr>
            <w:tcW w:w="3209" w:type="dxa"/>
            <w:tcBorders>
              <w:bottom w:val="single" w:sz="4" w:space="0" w:color="auto"/>
            </w:tcBorders>
          </w:tcPr>
          <w:p w14:paraId="55BA3455" w14:textId="77777777" w:rsidR="00F41EBC" w:rsidRDefault="00F41EBC" w:rsidP="007B1023">
            <w:pPr>
              <w:pStyle w:val="FRR-Text-Ebene0-Normal"/>
              <w:rPr>
                <w:rFonts w:asciiTheme="minorHAnsi" w:hAnsiTheme="minorHAnsi"/>
              </w:rPr>
            </w:pPr>
          </w:p>
        </w:tc>
      </w:tr>
      <w:tr w:rsidR="00F41EBC" w14:paraId="2856D8AC" w14:textId="77777777" w:rsidTr="005B36A3">
        <w:tc>
          <w:tcPr>
            <w:tcW w:w="3209" w:type="dxa"/>
            <w:tcBorders>
              <w:top w:val="single" w:sz="4" w:space="0" w:color="auto"/>
            </w:tcBorders>
          </w:tcPr>
          <w:p w14:paraId="54B3267A" w14:textId="6BBC171B" w:rsidR="00F41EBC" w:rsidRDefault="00F41EBC" w:rsidP="007B1023">
            <w:pPr>
              <w:pStyle w:val="FRR-Text-Ebene0-Normal"/>
              <w:rPr>
                <w:rFonts w:asciiTheme="minorHAnsi" w:hAnsiTheme="minorHAnsi"/>
              </w:rPr>
            </w:pPr>
            <w:r w:rsidRPr="00A93AD3">
              <w:rPr>
                <w:rFonts w:asciiTheme="minorHAnsi" w:hAnsiTheme="minorHAnsi"/>
                <w:sz w:val="18"/>
                <w:szCs w:val="18"/>
              </w:rPr>
              <w:t>Ort, Datum</w:t>
            </w:r>
          </w:p>
        </w:tc>
        <w:tc>
          <w:tcPr>
            <w:tcW w:w="3209" w:type="dxa"/>
            <w:tcBorders>
              <w:top w:val="single" w:sz="4" w:space="0" w:color="auto"/>
            </w:tcBorders>
          </w:tcPr>
          <w:p w14:paraId="77D809C8" w14:textId="08454014" w:rsidR="00F41EBC" w:rsidRDefault="00F41EBC" w:rsidP="007B1023">
            <w:pPr>
              <w:pStyle w:val="FRR-Text-Ebene0-Normal"/>
              <w:rPr>
                <w:rFonts w:asciiTheme="minorHAnsi" w:hAnsiTheme="minorHAnsi"/>
              </w:rPr>
            </w:pPr>
            <w:r w:rsidRPr="00A93AD3">
              <w:rPr>
                <w:rFonts w:asciiTheme="minorHAnsi" w:hAnsiTheme="minorHAnsi"/>
                <w:sz w:val="18"/>
                <w:szCs w:val="18"/>
              </w:rPr>
              <w:t>Vertreter (Name, Vorname)</w:t>
            </w:r>
          </w:p>
        </w:tc>
        <w:tc>
          <w:tcPr>
            <w:tcW w:w="3209" w:type="dxa"/>
            <w:tcBorders>
              <w:top w:val="single" w:sz="4" w:space="0" w:color="auto"/>
            </w:tcBorders>
          </w:tcPr>
          <w:p w14:paraId="35FC3A56" w14:textId="5A70734F" w:rsidR="00F41EBC" w:rsidRDefault="00F41EBC" w:rsidP="007B1023">
            <w:pPr>
              <w:pStyle w:val="FRR-Text-Ebene0-Normal"/>
              <w:rPr>
                <w:rFonts w:asciiTheme="minorHAnsi" w:hAnsiTheme="minorHAnsi"/>
              </w:rPr>
            </w:pPr>
            <w:r w:rsidRPr="00A93AD3">
              <w:rPr>
                <w:rFonts w:asciiTheme="minorHAnsi" w:hAnsiTheme="minorHAnsi"/>
                <w:sz w:val="18"/>
                <w:szCs w:val="18"/>
              </w:rPr>
              <w:t>Unterschrift</w:t>
            </w:r>
          </w:p>
        </w:tc>
      </w:tr>
      <w:tr w:rsidR="005B36A3" w14:paraId="6CE2E7FC" w14:textId="77777777" w:rsidTr="005B36A3">
        <w:tc>
          <w:tcPr>
            <w:tcW w:w="3209" w:type="dxa"/>
          </w:tcPr>
          <w:p w14:paraId="7350EBD4" w14:textId="1AE035FE" w:rsidR="005B36A3" w:rsidRDefault="005B36A3" w:rsidP="005B36A3">
            <w:pPr>
              <w:pStyle w:val="FRR-Text-Ebene0-Normal"/>
              <w:rPr>
                <w:rFonts w:asciiTheme="minorHAnsi" w:hAnsiTheme="minorHAnsi"/>
              </w:rPr>
            </w:pPr>
            <w:r w:rsidRPr="005B36A3">
              <w:rPr>
                <w:rFonts w:asciiTheme="minorHAnsi" w:hAnsiTheme="minorHAnsi"/>
                <w:b/>
                <w:bCs/>
              </w:rPr>
              <w:t>Für Mitglied Nr. </w:t>
            </w:r>
            <w:r>
              <w:rPr>
                <w:rFonts w:asciiTheme="minorHAnsi" w:hAnsiTheme="minorHAnsi"/>
                <w:b/>
                <w:bCs/>
              </w:rPr>
              <w:t>2</w:t>
            </w:r>
          </w:p>
        </w:tc>
        <w:tc>
          <w:tcPr>
            <w:tcW w:w="3209" w:type="dxa"/>
          </w:tcPr>
          <w:p w14:paraId="02740ECB" w14:textId="77777777" w:rsidR="005B36A3" w:rsidRDefault="005B36A3" w:rsidP="005B36A3">
            <w:pPr>
              <w:pStyle w:val="FRR-Text-Ebene0-Normal"/>
              <w:rPr>
                <w:rFonts w:asciiTheme="minorHAnsi" w:hAnsiTheme="minorHAnsi"/>
              </w:rPr>
            </w:pPr>
          </w:p>
        </w:tc>
        <w:tc>
          <w:tcPr>
            <w:tcW w:w="3209" w:type="dxa"/>
          </w:tcPr>
          <w:p w14:paraId="39682F14" w14:textId="77777777" w:rsidR="005B36A3" w:rsidRDefault="005B36A3" w:rsidP="005B36A3">
            <w:pPr>
              <w:pStyle w:val="FRR-Text-Ebene0-Normal"/>
              <w:rPr>
                <w:rFonts w:asciiTheme="minorHAnsi" w:hAnsiTheme="minorHAnsi"/>
              </w:rPr>
            </w:pPr>
          </w:p>
        </w:tc>
      </w:tr>
      <w:tr w:rsidR="005B36A3" w14:paraId="296E2945" w14:textId="77777777" w:rsidTr="005B36A3">
        <w:tc>
          <w:tcPr>
            <w:tcW w:w="3209" w:type="dxa"/>
            <w:tcBorders>
              <w:bottom w:val="single" w:sz="4" w:space="0" w:color="auto"/>
            </w:tcBorders>
          </w:tcPr>
          <w:p w14:paraId="736BD6B1" w14:textId="77777777" w:rsidR="005B36A3" w:rsidRDefault="005B36A3" w:rsidP="005B36A3">
            <w:pPr>
              <w:pStyle w:val="FRR-Text-Ebene0-Normal"/>
              <w:rPr>
                <w:rFonts w:asciiTheme="minorHAnsi" w:hAnsiTheme="minorHAnsi"/>
              </w:rPr>
            </w:pPr>
          </w:p>
        </w:tc>
        <w:tc>
          <w:tcPr>
            <w:tcW w:w="3209" w:type="dxa"/>
            <w:tcBorders>
              <w:bottom w:val="single" w:sz="4" w:space="0" w:color="auto"/>
            </w:tcBorders>
          </w:tcPr>
          <w:p w14:paraId="0B18446F" w14:textId="77777777" w:rsidR="005B36A3" w:rsidRDefault="005B36A3" w:rsidP="005B36A3">
            <w:pPr>
              <w:pStyle w:val="FRR-Text-Ebene0-Normal"/>
              <w:rPr>
                <w:rFonts w:asciiTheme="minorHAnsi" w:hAnsiTheme="minorHAnsi"/>
              </w:rPr>
            </w:pPr>
          </w:p>
        </w:tc>
        <w:tc>
          <w:tcPr>
            <w:tcW w:w="3209" w:type="dxa"/>
            <w:tcBorders>
              <w:bottom w:val="single" w:sz="4" w:space="0" w:color="auto"/>
            </w:tcBorders>
          </w:tcPr>
          <w:p w14:paraId="3D05FAAA" w14:textId="77777777" w:rsidR="005B36A3" w:rsidRDefault="005B36A3" w:rsidP="005B36A3">
            <w:pPr>
              <w:pStyle w:val="FRR-Text-Ebene0-Normal"/>
              <w:rPr>
                <w:rFonts w:asciiTheme="minorHAnsi" w:hAnsiTheme="minorHAnsi"/>
              </w:rPr>
            </w:pPr>
          </w:p>
        </w:tc>
      </w:tr>
      <w:tr w:rsidR="005B36A3" w14:paraId="4BDE2B54" w14:textId="77777777" w:rsidTr="005B36A3">
        <w:tc>
          <w:tcPr>
            <w:tcW w:w="3209" w:type="dxa"/>
            <w:tcBorders>
              <w:top w:val="single" w:sz="4" w:space="0" w:color="auto"/>
            </w:tcBorders>
          </w:tcPr>
          <w:p w14:paraId="60CADFB1" w14:textId="4746DF46" w:rsidR="005B36A3" w:rsidRDefault="005B36A3" w:rsidP="005B36A3">
            <w:pPr>
              <w:pStyle w:val="FRR-Text-Ebene0-Normal"/>
              <w:rPr>
                <w:rFonts w:asciiTheme="minorHAnsi" w:hAnsiTheme="minorHAnsi"/>
              </w:rPr>
            </w:pPr>
            <w:r w:rsidRPr="00A93AD3">
              <w:rPr>
                <w:rFonts w:asciiTheme="minorHAnsi" w:hAnsiTheme="minorHAnsi"/>
                <w:sz w:val="18"/>
                <w:szCs w:val="18"/>
              </w:rPr>
              <w:t>Ort, Datum</w:t>
            </w:r>
          </w:p>
        </w:tc>
        <w:tc>
          <w:tcPr>
            <w:tcW w:w="3209" w:type="dxa"/>
            <w:tcBorders>
              <w:top w:val="single" w:sz="4" w:space="0" w:color="auto"/>
            </w:tcBorders>
          </w:tcPr>
          <w:p w14:paraId="61F4666F" w14:textId="04F05075" w:rsidR="005B36A3" w:rsidRDefault="005B36A3" w:rsidP="005B36A3">
            <w:pPr>
              <w:pStyle w:val="FRR-Text-Ebene0-Normal"/>
              <w:rPr>
                <w:rFonts w:asciiTheme="minorHAnsi" w:hAnsiTheme="minorHAnsi"/>
              </w:rPr>
            </w:pPr>
            <w:r w:rsidRPr="00A93AD3">
              <w:rPr>
                <w:rFonts w:asciiTheme="minorHAnsi" w:hAnsiTheme="minorHAnsi"/>
                <w:sz w:val="18"/>
                <w:szCs w:val="18"/>
              </w:rPr>
              <w:t>Vertreter (Name, Vorname)</w:t>
            </w:r>
          </w:p>
        </w:tc>
        <w:tc>
          <w:tcPr>
            <w:tcW w:w="3209" w:type="dxa"/>
            <w:tcBorders>
              <w:top w:val="single" w:sz="4" w:space="0" w:color="auto"/>
            </w:tcBorders>
          </w:tcPr>
          <w:p w14:paraId="780AA80E" w14:textId="124B4BAF" w:rsidR="005B36A3" w:rsidRDefault="005B36A3" w:rsidP="005B36A3">
            <w:pPr>
              <w:pStyle w:val="FRR-Text-Ebene0-Normal"/>
              <w:rPr>
                <w:rFonts w:asciiTheme="minorHAnsi" w:hAnsiTheme="minorHAnsi"/>
              </w:rPr>
            </w:pPr>
            <w:r w:rsidRPr="00A93AD3">
              <w:rPr>
                <w:rFonts w:asciiTheme="minorHAnsi" w:hAnsiTheme="minorHAnsi"/>
                <w:sz w:val="18"/>
                <w:szCs w:val="18"/>
              </w:rPr>
              <w:t>Unterschrift</w:t>
            </w:r>
          </w:p>
        </w:tc>
      </w:tr>
      <w:tr w:rsidR="005B36A3" w14:paraId="5E647EB0" w14:textId="77777777" w:rsidTr="005B36A3">
        <w:tc>
          <w:tcPr>
            <w:tcW w:w="3209" w:type="dxa"/>
          </w:tcPr>
          <w:p w14:paraId="0A71EAE6" w14:textId="312F4C5B" w:rsidR="005B36A3" w:rsidRDefault="005B36A3" w:rsidP="005B36A3">
            <w:pPr>
              <w:pStyle w:val="FRR-Text-Ebene0-Normal"/>
              <w:rPr>
                <w:rFonts w:asciiTheme="minorHAnsi" w:hAnsiTheme="minorHAnsi"/>
              </w:rPr>
            </w:pPr>
            <w:r w:rsidRPr="005B36A3">
              <w:rPr>
                <w:rFonts w:asciiTheme="minorHAnsi" w:hAnsiTheme="minorHAnsi"/>
                <w:b/>
                <w:bCs/>
              </w:rPr>
              <w:t>Für Mitglied Nr. </w:t>
            </w:r>
            <w:r>
              <w:rPr>
                <w:rFonts w:asciiTheme="minorHAnsi" w:hAnsiTheme="minorHAnsi"/>
                <w:b/>
                <w:bCs/>
              </w:rPr>
              <w:t>3</w:t>
            </w:r>
          </w:p>
        </w:tc>
        <w:tc>
          <w:tcPr>
            <w:tcW w:w="3209" w:type="dxa"/>
          </w:tcPr>
          <w:p w14:paraId="4F4D30C7" w14:textId="77777777" w:rsidR="005B36A3" w:rsidRDefault="005B36A3" w:rsidP="005B36A3">
            <w:pPr>
              <w:pStyle w:val="FRR-Text-Ebene0-Normal"/>
              <w:rPr>
                <w:rFonts w:asciiTheme="minorHAnsi" w:hAnsiTheme="minorHAnsi"/>
              </w:rPr>
            </w:pPr>
          </w:p>
        </w:tc>
        <w:tc>
          <w:tcPr>
            <w:tcW w:w="3209" w:type="dxa"/>
          </w:tcPr>
          <w:p w14:paraId="5F55171C" w14:textId="77777777" w:rsidR="005B36A3" w:rsidRDefault="005B36A3" w:rsidP="005B36A3">
            <w:pPr>
              <w:pStyle w:val="FRR-Text-Ebene0-Normal"/>
              <w:rPr>
                <w:rFonts w:asciiTheme="minorHAnsi" w:hAnsiTheme="minorHAnsi"/>
              </w:rPr>
            </w:pPr>
          </w:p>
        </w:tc>
      </w:tr>
      <w:tr w:rsidR="005B36A3" w14:paraId="37D0015A" w14:textId="77777777" w:rsidTr="005B36A3">
        <w:tc>
          <w:tcPr>
            <w:tcW w:w="3209" w:type="dxa"/>
            <w:tcBorders>
              <w:bottom w:val="single" w:sz="4" w:space="0" w:color="auto"/>
            </w:tcBorders>
          </w:tcPr>
          <w:p w14:paraId="6E2875BF" w14:textId="77777777" w:rsidR="005B36A3" w:rsidRDefault="005B36A3" w:rsidP="005B36A3">
            <w:pPr>
              <w:pStyle w:val="FRR-Text-Ebene0-Normal"/>
              <w:rPr>
                <w:rFonts w:asciiTheme="minorHAnsi" w:hAnsiTheme="minorHAnsi"/>
              </w:rPr>
            </w:pPr>
          </w:p>
        </w:tc>
        <w:tc>
          <w:tcPr>
            <w:tcW w:w="3209" w:type="dxa"/>
            <w:tcBorders>
              <w:bottom w:val="single" w:sz="4" w:space="0" w:color="auto"/>
            </w:tcBorders>
          </w:tcPr>
          <w:p w14:paraId="213A1D38" w14:textId="77777777" w:rsidR="005B36A3" w:rsidRDefault="005B36A3" w:rsidP="005B36A3">
            <w:pPr>
              <w:pStyle w:val="FRR-Text-Ebene0-Normal"/>
              <w:rPr>
                <w:rFonts w:asciiTheme="minorHAnsi" w:hAnsiTheme="minorHAnsi"/>
              </w:rPr>
            </w:pPr>
          </w:p>
        </w:tc>
        <w:tc>
          <w:tcPr>
            <w:tcW w:w="3209" w:type="dxa"/>
            <w:tcBorders>
              <w:bottom w:val="single" w:sz="4" w:space="0" w:color="auto"/>
            </w:tcBorders>
          </w:tcPr>
          <w:p w14:paraId="4D7FB859" w14:textId="77777777" w:rsidR="005B36A3" w:rsidRDefault="005B36A3" w:rsidP="005B36A3">
            <w:pPr>
              <w:pStyle w:val="FRR-Text-Ebene0-Normal"/>
              <w:rPr>
                <w:rFonts w:asciiTheme="minorHAnsi" w:hAnsiTheme="minorHAnsi"/>
              </w:rPr>
            </w:pPr>
          </w:p>
        </w:tc>
      </w:tr>
      <w:tr w:rsidR="005B36A3" w14:paraId="17404538" w14:textId="77777777" w:rsidTr="005B36A3">
        <w:tc>
          <w:tcPr>
            <w:tcW w:w="3209" w:type="dxa"/>
            <w:tcBorders>
              <w:top w:val="single" w:sz="4" w:space="0" w:color="auto"/>
            </w:tcBorders>
          </w:tcPr>
          <w:p w14:paraId="44C8201E" w14:textId="41CCFB45" w:rsidR="005B36A3" w:rsidRDefault="005B36A3" w:rsidP="005B36A3">
            <w:pPr>
              <w:pStyle w:val="FRR-Text-Ebene0-Normal"/>
              <w:rPr>
                <w:rFonts w:asciiTheme="minorHAnsi" w:hAnsiTheme="minorHAnsi"/>
              </w:rPr>
            </w:pPr>
            <w:r w:rsidRPr="00A93AD3">
              <w:rPr>
                <w:rFonts w:asciiTheme="minorHAnsi" w:hAnsiTheme="minorHAnsi"/>
                <w:sz w:val="18"/>
                <w:szCs w:val="18"/>
              </w:rPr>
              <w:t>Ort, Datum</w:t>
            </w:r>
          </w:p>
        </w:tc>
        <w:tc>
          <w:tcPr>
            <w:tcW w:w="3209" w:type="dxa"/>
            <w:tcBorders>
              <w:top w:val="single" w:sz="4" w:space="0" w:color="auto"/>
            </w:tcBorders>
          </w:tcPr>
          <w:p w14:paraId="4C84ED20" w14:textId="6FD06AEB" w:rsidR="005B36A3" w:rsidRDefault="005B36A3" w:rsidP="005B36A3">
            <w:pPr>
              <w:pStyle w:val="FRR-Text-Ebene0-Normal"/>
              <w:rPr>
                <w:rFonts w:asciiTheme="minorHAnsi" w:hAnsiTheme="minorHAnsi"/>
              </w:rPr>
            </w:pPr>
            <w:r w:rsidRPr="00A93AD3">
              <w:rPr>
                <w:rFonts w:asciiTheme="minorHAnsi" w:hAnsiTheme="minorHAnsi"/>
                <w:sz w:val="18"/>
                <w:szCs w:val="18"/>
              </w:rPr>
              <w:t>Vertreter (Name, Vorname)</w:t>
            </w:r>
          </w:p>
        </w:tc>
        <w:tc>
          <w:tcPr>
            <w:tcW w:w="3209" w:type="dxa"/>
            <w:tcBorders>
              <w:top w:val="single" w:sz="4" w:space="0" w:color="auto"/>
            </w:tcBorders>
          </w:tcPr>
          <w:p w14:paraId="2289B061" w14:textId="29A2A5F2" w:rsidR="005B36A3" w:rsidRDefault="005B36A3" w:rsidP="005B36A3">
            <w:pPr>
              <w:pStyle w:val="FRR-Text-Ebene0-Normal"/>
              <w:rPr>
                <w:rFonts w:asciiTheme="minorHAnsi" w:hAnsiTheme="minorHAnsi"/>
              </w:rPr>
            </w:pPr>
            <w:r w:rsidRPr="00A93AD3">
              <w:rPr>
                <w:rFonts w:asciiTheme="minorHAnsi" w:hAnsiTheme="minorHAnsi"/>
                <w:sz w:val="18"/>
                <w:szCs w:val="18"/>
              </w:rPr>
              <w:t>Unterschrift</w:t>
            </w:r>
          </w:p>
        </w:tc>
      </w:tr>
    </w:tbl>
    <w:p w14:paraId="29E7A459" w14:textId="77777777" w:rsidR="00E75134" w:rsidRDefault="00A93AD3" w:rsidP="008905D5">
      <w:pPr>
        <w:spacing w:after="240" w:line="288" w:lineRule="auto"/>
        <w:jc w:val="center"/>
        <w:rPr>
          <w:rFonts w:cs="Arial"/>
          <w:i/>
          <w:iCs/>
          <w:sz w:val="18"/>
          <w:szCs w:val="18"/>
        </w:rPr>
      </w:pPr>
      <w:r w:rsidRPr="0053242E">
        <w:rPr>
          <w:rFonts w:cs="Arial"/>
          <w:i/>
          <w:iCs/>
          <w:sz w:val="18"/>
          <w:szCs w:val="18"/>
        </w:rPr>
        <w:t>(Tabelle bei Bedarf erweitern)</w:t>
      </w:r>
    </w:p>
    <w:sectPr w:rsidR="00E75134" w:rsidSect="00995EF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7" w:right="851" w:bottom="1134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29B61" w14:textId="77777777" w:rsidR="00F37F0E" w:rsidRDefault="00F37F0E" w:rsidP="009C479F">
      <w:pPr>
        <w:spacing w:after="0" w:line="240" w:lineRule="auto"/>
      </w:pPr>
      <w:r>
        <w:separator/>
      </w:r>
    </w:p>
  </w:endnote>
  <w:endnote w:type="continuationSeparator" w:id="0">
    <w:p w14:paraId="537A693C" w14:textId="77777777" w:rsidR="00F37F0E" w:rsidRDefault="00F37F0E" w:rsidP="009C4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Futura Medium">
    <w:altName w:val="FUTURA MEDIUM"/>
    <w:panose1 w:val="020B0602020204020303"/>
    <w:charset w:val="B1"/>
    <w:family w:val="swiss"/>
    <w:pitch w:val="variable"/>
    <w:sig w:usb0="80000867" w:usb1="00000000" w:usb2="00000000" w:usb3="00000000" w:csb0="000001FB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A3969" w14:textId="77777777" w:rsidR="003F349D" w:rsidRDefault="003F349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95B1D" w14:textId="77777777" w:rsidR="003F349D" w:rsidRDefault="003F349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35DE9" w14:textId="77777777" w:rsidR="009C479F" w:rsidRDefault="009C479F" w:rsidP="00BB1808">
    <w:pPr>
      <w:pStyle w:val="Fuzeile"/>
      <w:rPr>
        <w:rFonts w:ascii="Garamond" w:hAnsi="Garamond"/>
        <w:sz w:val="18"/>
        <w:szCs w:val="18"/>
      </w:rPr>
    </w:pPr>
  </w:p>
  <w:tbl>
    <w:tblPr>
      <w:tblStyle w:val="Tabellenraster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FA2191" w:rsidRPr="00FA2191" w14:paraId="5445D7E4" w14:textId="77777777" w:rsidTr="00B4735A">
      <w:tc>
        <w:tcPr>
          <w:tcW w:w="3020" w:type="dxa"/>
        </w:tcPr>
        <w:p w14:paraId="50E692F4" w14:textId="77777777" w:rsidR="004A7E1E" w:rsidRPr="00C35F52" w:rsidRDefault="004A7E1E" w:rsidP="004A7E1E">
          <w:pPr>
            <w:autoSpaceDE w:val="0"/>
            <w:autoSpaceDN w:val="0"/>
            <w:adjustRightInd w:val="0"/>
            <w:rPr>
              <w:rFonts w:ascii="Garamond" w:hAnsi="Garamond" w:cs="Avenir Next"/>
              <w:color w:val="1A1D55"/>
              <w:kern w:val="0"/>
              <w:sz w:val="18"/>
              <w:szCs w:val="18"/>
            </w:rPr>
          </w:pPr>
          <w:r w:rsidRPr="00C35F52">
            <w:rPr>
              <w:rFonts w:ascii="Garamond" w:hAnsi="Garamond" w:cs="Avenir Next"/>
              <w:color w:val="1A1D55"/>
              <w:kern w:val="0"/>
              <w:sz w:val="18"/>
              <w:szCs w:val="18"/>
            </w:rPr>
            <w:t>Sparkasse am Niederrhein</w:t>
          </w:r>
        </w:p>
        <w:p w14:paraId="38A081BE" w14:textId="77777777" w:rsidR="004A7E1E" w:rsidRPr="00C35F52" w:rsidRDefault="004A7E1E" w:rsidP="004A7E1E">
          <w:pPr>
            <w:autoSpaceDE w:val="0"/>
            <w:autoSpaceDN w:val="0"/>
            <w:adjustRightInd w:val="0"/>
            <w:rPr>
              <w:rFonts w:ascii="Garamond" w:hAnsi="Garamond" w:cs="Avenir Next"/>
              <w:color w:val="1A1D55"/>
              <w:kern w:val="0"/>
              <w:sz w:val="18"/>
              <w:szCs w:val="18"/>
            </w:rPr>
          </w:pPr>
          <w:r w:rsidRPr="00C35F52">
            <w:rPr>
              <w:rFonts w:ascii="Garamond" w:hAnsi="Garamond" w:cs="Avenir Next"/>
              <w:color w:val="1A1D55"/>
              <w:kern w:val="0"/>
              <w:sz w:val="18"/>
              <w:szCs w:val="18"/>
            </w:rPr>
            <w:t>BIC WELADED1MOR</w:t>
          </w:r>
        </w:p>
        <w:p w14:paraId="009E2D78" w14:textId="77777777" w:rsidR="004A7E1E" w:rsidRPr="00C35F52" w:rsidRDefault="004A7E1E" w:rsidP="004A7E1E">
          <w:pPr>
            <w:pStyle w:val="Fuzeile"/>
            <w:rPr>
              <w:rFonts w:ascii="Garamond" w:hAnsi="Garamond" w:cs="Avenir Next"/>
              <w:color w:val="1A1D55"/>
              <w:kern w:val="0"/>
              <w:sz w:val="18"/>
              <w:szCs w:val="18"/>
            </w:rPr>
          </w:pPr>
          <w:r w:rsidRPr="00C35F52">
            <w:rPr>
              <w:rFonts w:ascii="Garamond" w:hAnsi="Garamond" w:cs="Avenir Next"/>
              <w:color w:val="1A1D55"/>
              <w:kern w:val="0"/>
              <w:sz w:val="18"/>
              <w:szCs w:val="18"/>
            </w:rPr>
            <w:t>IBAN DE31 3545 0000 1101 1697 02</w:t>
          </w:r>
        </w:p>
      </w:tc>
      <w:tc>
        <w:tcPr>
          <w:tcW w:w="3021" w:type="dxa"/>
        </w:tcPr>
        <w:p w14:paraId="4F430718" w14:textId="77777777" w:rsidR="004A7E1E" w:rsidRPr="00C35F52" w:rsidRDefault="004A7E1E" w:rsidP="00B44B3F">
          <w:pPr>
            <w:pStyle w:val="Fuzeile"/>
            <w:jc w:val="center"/>
            <w:rPr>
              <w:rFonts w:ascii="Garamond" w:hAnsi="Garamond"/>
              <w:color w:val="1A1D55"/>
              <w:sz w:val="18"/>
              <w:szCs w:val="18"/>
            </w:rPr>
          </w:pPr>
        </w:p>
      </w:tc>
      <w:tc>
        <w:tcPr>
          <w:tcW w:w="3021" w:type="dxa"/>
        </w:tcPr>
        <w:p w14:paraId="59740DE4" w14:textId="77777777" w:rsidR="004A7E1E" w:rsidRPr="00FA2191" w:rsidRDefault="00B44B3F" w:rsidP="00B44B3F">
          <w:pPr>
            <w:pStyle w:val="Fuzeile"/>
            <w:jc w:val="right"/>
            <w:rPr>
              <w:rFonts w:ascii="Garamond" w:hAnsi="Garamond"/>
              <w:sz w:val="18"/>
              <w:szCs w:val="18"/>
            </w:rPr>
          </w:pPr>
          <w:r w:rsidRPr="00FA2191">
            <w:rPr>
              <w:rFonts w:ascii="Garamond" w:hAnsi="Garamond"/>
              <w:sz w:val="18"/>
              <w:szCs w:val="18"/>
            </w:rPr>
            <w:t xml:space="preserve">Seite </w:t>
          </w:r>
          <w:r w:rsidRPr="00FA2191">
            <w:rPr>
              <w:rFonts w:ascii="Garamond" w:hAnsi="Garamond"/>
              <w:sz w:val="18"/>
              <w:szCs w:val="18"/>
            </w:rPr>
            <w:fldChar w:fldCharType="begin"/>
          </w:r>
          <w:r w:rsidRPr="00FA2191">
            <w:rPr>
              <w:rFonts w:ascii="Garamond" w:hAnsi="Garamond"/>
              <w:sz w:val="18"/>
              <w:szCs w:val="18"/>
            </w:rPr>
            <w:instrText>PAGE  \* Arabic  \* MERGEFORMAT</w:instrText>
          </w:r>
          <w:r w:rsidRPr="00FA2191">
            <w:rPr>
              <w:rFonts w:ascii="Garamond" w:hAnsi="Garamond"/>
              <w:sz w:val="18"/>
              <w:szCs w:val="18"/>
            </w:rPr>
            <w:fldChar w:fldCharType="separate"/>
          </w:r>
          <w:r w:rsidRPr="00FA2191">
            <w:rPr>
              <w:rFonts w:ascii="Garamond" w:hAnsi="Garamond"/>
              <w:sz w:val="18"/>
              <w:szCs w:val="18"/>
            </w:rPr>
            <w:t>2</w:t>
          </w:r>
          <w:r w:rsidRPr="00FA2191">
            <w:rPr>
              <w:rFonts w:ascii="Garamond" w:hAnsi="Garamond"/>
              <w:sz w:val="18"/>
              <w:szCs w:val="18"/>
            </w:rPr>
            <w:fldChar w:fldCharType="end"/>
          </w:r>
          <w:r w:rsidRPr="00FA2191">
            <w:rPr>
              <w:rFonts w:ascii="Garamond" w:hAnsi="Garamond"/>
              <w:sz w:val="18"/>
              <w:szCs w:val="18"/>
            </w:rPr>
            <w:t xml:space="preserve"> von </w:t>
          </w:r>
          <w:r w:rsidRPr="00FA2191">
            <w:rPr>
              <w:rFonts w:ascii="Garamond" w:hAnsi="Garamond"/>
              <w:sz w:val="18"/>
              <w:szCs w:val="18"/>
            </w:rPr>
            <w:fldChar w:fldCharType="begin"/>
          </w:r>
          <w:r w:rsidRPr="00FA2191">
            <w:rPr>
              <w:rFonts w:ascii="Garamond" w:hAnsi="Garamond"/>
              <w:sz w:val="18"/>
              <w:szCs w:val="18"/>
            </w:rPr>
            <w:instrText>NUMPAGES \* Arabisch \* MERGEFORMAT</w:instrText>
          </w:r>
          <w:r w:rsidRPr="00FA2191">
            <w:rPr>
              <w:rFonts w:ascii="Garamond" w:hAnsi="Garamond"/>
              <w:sz w:val="18"/>
              <w:szCs w:val="18"/>
            </w:rPr>
            <w:fldChar w:fldCharType="separate"/>
          </w:r>
          <w:r w:rsidRPr="00FA2191">
            <w:rPr>
              <w:rFonts w:ascii="Garamond" w:hAnsi="Garamond"/>
              <w:sz w:val="18"/>
              <w:szCs w:val="18"/>
            </w:rPr>
            <w:t>2</w:t>
          </w:r>
          <w:r w:rsidRPr="00FA2191">
            <w:rPr>
              <w:rFonts w:ascii="Garamond" w:hAnsi="Garamond"/>
              <w:sz w:val="18"/>
              <w:szCs w:val="18"/>
            </w:rPr>
            <w:fldChar w:fldCharType="end"/>
          </w:r>
        </w:p>
      </w:tc>
    </w:tr>
  </w:tbl>
  <w:p w14:paraId="16782D88" w14:textId="77777777" w:rsidR="004A7E1E" w:rsidRPr="00BE379A" w:rsidRDefault="004A7E1E" w:rsidP="00BB1808">
    <w:pPr>
      <w:pStyle w:val="Fuzeile"/>
      <w:rPr>
        <w:rFonts w:ascii="Garamond" w:hAnsi="Garamond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21C5F" w14:textId="77777777" w:rsidR="00F37F0E" w:rsidRDefault="00F37F0E" w:rsidP="009C479F">
      <w:pPr>
        <w:spacing w:after="0" w:line="240" w:lineRule="auto"/>
      </w:pPr>
      <w:r>
        <w:separator/>
      </w:r>
    </w:p>
  </w:footnote>
  <w:footnote w:type="continuationSeparator" w:id="0">
    <w:p w14:paraId="3C9C9A37" w14:textId="77777777" w:rsidR="00F37F0E" w:rsidRDefault="00F37F0E" w:rsidP="009C4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463DD" w14:textId="77777777" w:rsidR="003F349D" w:rsidRDefault="003F349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A8F47" w14:textId="77777777" w:rsidR="00F57C87" w:rsidRPr="006D4B67" w:rsidRDefault="00F57C87" w:rsidP="00F57C87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>Gesundheitsverbund Landkreis Konstanz (GLKN) | Hegau-Bodensee-Klinikum GmbH (HBK)</w:t>
    </w:r>
  </w:p>
  <w:p w14:paraId="19E77AFA" w14:textId="77777777" w:rsidR="00F57C87" w:rsidRPr="006D4B67" w:rsidRDefault="00F57C87" w:rsidP="00F57C87">
    <w:pPr>
      <w:pStyle w:val="Fuzeile"/>
      <w:rPr>
        <w:color w:val="1A1D55"/>
        <w:sz w:val="18"/>
        <w:szCs w:val="18"/>
      </w:rPr>
    </w:pPr>
    <w:r>
      <w:rPr>
        <w:color w:val="1A1D55"/>
        <w:sz w:val="18"/>
        <w:szCs w:val="18"/>
      </w:rPr>
      <w:t>Ausschreibung von medizinischen Geräten #2017</w:t>
    </w:r>
  </w:p>
  <w:p w14:paraId="606576C0" w14:textId="77777777" w:rsidR="00F57C87" w:rsidRPr="00C03A95" w:rsidRDefault="00F57C87" w:rsidP="00F57C87">
    <w:pPr>
      <w:pStyle w:val="Fuzeile"/>
      <w:rPr>
        <w:color w:val="1A1D55"/>
        <w:sz w:val="18"/>
        <w:szCs w:val="18"/>
      </w:rPr>
    </w:pPr>
    <w:r w:rsidRPr="00C03A95">
      <w:rPr>
        <w:color w:val="1A1D55"/>
        <w:sz w:val="18"/>
        <w:szCs w:val="18"/>
      </w:rPr>
      <w:t>Vergabeverfahren: Biplane Angiographie</w:t>
    </w:r>
  </w:p>
  <w:p w14:paraId="6D09E1C8" w14:textId="2F9B3A5A" w:rsidR="00F90D57" w:rsidRPr="006D4B67" w:rsidRDefault="00F57C87" w:rsidP="00F57C87">
    <w:pPr>
      <w:pStyle w:val="Fuzeile"/>
      <w:rPr>
        <w:color w:val="1A1D55"/>
        <w:sz w:val="18"/>
        <w:szCs w:val="18"/>
      </w:rPr>
    </w:pPr>
    <w:r w:rsidRPr="00C03A95">
      <w:rPr>
        <w:color w:val="1A1D55"/>
        <w:sz w:val="18"/>
        <w:szCs w:val="18"/>
      </w:rPr>
      <w:t xml:space="preserve">Vergabenummer: </w:t>
    </w:r>
    <w:r w:rsidR="00C03A95" w:rsidRPr="00C03A95">
      <w:rPr>
        <w:color w:val="1A1D55"/>
        <w:sz w:val="18"/>
        <w:szCs w:val="18"/>
      </w:rPr>
      <w:t>2017.6150</w:t>
    </w:r>
  </w:p>
  <w:p w14:paraId="2F27B530" w14:textId="22A5EE82" w:rsidR="00F90D57" w:rsidRPr="006D4B67" w:rsidRDefault="00F90D57" w:rsidP="00F90D57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>Formblatt 0</w:t>
    </w:r>
    <w:r>
      <w:rPr>
        <w:color w:val="1A1D55"/>
        <w:sz w:val="18"/>
        <w:szCs w:val="18"/>
      </w:rPr>
      <w:t>2</w:t>
    </w:r>
    <w:r w:rsidRPr="006D4B67">
      <w:rPr>
        <w:color w:val="1A1D55"/>
        <w:sz w:val="18"/>
        <w:szCs w:val="18"/>
      </w:rPr>
      <w:t xml:space="preserve"> </w:t>
    </w:r>
    <w:r w:rsidR="00C517C0">
      <w:rPr>
        <w:color w:val="1A1D55"/>
        <w:sz w:val="18"/>
        <w:szCs w:val="18"/>
      </w:rPr>
      <w:t xml:space="preserve">- </w:t>
    </w:r>
    <w:r>
      <w:rPr>
        <w:color w:val="1A1D55"/>
        <w:sz w:val="18"/>
        <w:szCs w:val="18"/>
      </w:rPr>
      <w:t>Bewerbergemeinschaftserklärung</w:t>
    </w:r>
  </w:p>
  <w:p w14:paraId="47F00998" w14:textId="6D327DAF" w:rsidR="00F90D57" w:rsidRPr="006D4B67" w:rsidRDefault="00F90D57" w:rsidP="00F90D57">
    <w:pPr>
      <w:pStyle w:val="Fuzeile"/>
      <w:jc w:val="right"/>
      <w:rPr>
        <w:sz w:val="18"/>
        <w:szCs w:val="18"/>
      </w:rPr>
    </w:pPr>
    <w:r w:rsidRPr="006D4B67">
      <w:rPr>
        <w:sz w:val="18"/>
        <w:szCs w:val="18"/>
      </w:rPr>
      <w:t xml:space="preserve">Seite </w:t>
    </w:r>
    <w:r w:rsidRPr="006D4B67">
      <w:rPr>
        <w:sz w:val="18"/>
        <w:szCs w:val="18"/>
      </w:rPr>
      <w:fldChar w:fldCharType="begin"/>
    </w:r>
    <w:r w:rsidRPr="006D4B67">
      <w:rPr>
        <w:sz w:val="18"/>
        <w:szCs w:val="18"/>
      </w:rPr>
      <w:instrText>PAGE  \* Arabic  \* MERGEFORMAT</w:instrText>
    </w:r>
    <w:r w:rsidRPr="006D4B67">
      <w:rPr>
        <w:sz w:val="18"/>
        <w:szCs w:val="18"/>
      </w:rPr>
      <w:fldChar w:fldCharType="separate"/>
    </w:r>
    <w:r>
      <w:rPr>
        <w:sz w:val="18"/>
        <w:szCs w:val="18"/>
      </w:rPr>
      <w:t>1</w:t>
    </w:r>
    <w:r w:rsidRPr="006D4B67">
      <w:rPr>
        <w:sz w:val="18"/>
        <w:szCs w:val="18"/>
      </w:rPr>
      <w:fldChar w:fldCharType="end"/>
    </w:r>
    <w:r w:rsidRPr="006D4B67">
      <w:rPr>
        <w:sz w:val="18"/>
        <w:szCs w:val="18"/>
      </w:rPr>
      <w:t xml:space="preserve"> von </w:t>
    </w:r>
    <w:r w:rsidRPr="006D4B67">
      <w:rPr>
        <w:sz w:val="18"/>
        <w:szCs w:val="18"/>
      </w:rPr>
      <w:fldChar w:fldCharType="begin"/>
    </w:r>
    <w:r w:rsidRPr="006D4B67">
      <w:rPr>
        <w:sz w:val="18"/>
        <w:szCs w:val="18"/>
      </w:rPr>
      <w:instrText>NUMPAGES \* Arabisch \* MERGEFORMAT</w:instrText>
    </w:r>
    <w:r w:rsidRPr="006D4B67">
      <w:rPr>
        <w:sz w:val="18"/>
        <w:szCs w:val="18"/>
      </w:rPr>
      <w:fldChar w:fldCharType="separate"/>
    </w:r>
    <w:r>
      <w:rPr>
        <w:sz w:val="18"/>
        <w:szCs w:val="18"/>
      </w:rPr>
      <w:t>3</w:t>
    </w:r>
    <w:r w:rsidRPr="006D4B67">
      <w:rPr>
        <w:sz w:val="18"/>
        <w:szCs w:val="18"/>
      </w:rPr>
      <w:fldChar w:fldCharType="end"/>
    </w:r>
  </w:p>
  <w:p w14:paraId="6BFF3892" w14:textId="77777777" w:rsidR="009E4B81" w:rsidRDefault="009E4B81" w:rsidP="00C73236">
    <w:pPr>
      <w:pStyle w:val="Kopfzeile"/>
      <w:rPr>
        <w:rFonts w:ascii="Garamond" w:hAnsi="Garamond"/>
        <w:color w:val="1A1D55"/>
        <w:sz w:val="18"/>
        <w:szCs w:val="18"/>
      </w:rPr>
    </w:pPr>
  </w:p>
  <w:p w14:paraId="4A51627A" w14:textId="77777777" w:rsidR="00927058" w:rsidRPr="00C35F52" w:rsidRDefault="00927058" w:rsidP="00C73236">
    <w:pPr>
      <w:pStyle w:val="Kopfzeile"/>
      <w:rPr>
        <w:rFonts w:ascii="Garamond" w:hAnsi="Garamond"/>
        <w:color w:val="1A1D55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6AB40" w14:textId="77777777" w:rsidR="00CE5DE7" w:rsidRDefault="00673E65" w:rsidP="00673E65">
    <w:pPr>
      <w:pStyle w:val="Kopfzeile"/>
      <w:jc w:val="center"/>
      <w:rPr>
        <w:rFonts w:ascii="Garamond" w:hAnsi="Garamond"/>
        <w:sz w:val="18"/>
        <w:szCs w:val="18"/>
      </w:rPr>
    </w:pPr>
    <w:r>
      <w:rPr>
        <w:noProof/>
      </w:rPr>
      <w:drawing>
        <wp:inline distT="0" distB="0" distL="0" distR="0" wp14:anchorId="43F11127" wp14:editId="41C7F299">
          <wp:extent cx="2340000" cy="1421772"/>
          <wp:effectExtent l="0" t="0" r="0" b="0"/>
          <wp:docPr id="914913027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4334269" name="Grafik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40000" cy="14217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6447C16" w14:textId="77777777" w:rsidR="00FA3B3F" w:rsidRPr="00761DBF" w:rsidRDefault="00FA3B3F" w:rsidP="00673E65">
    <w:pPr>
      <w:pStyle w:val="Kopfzeile"/>
      <w:jc w:val="center"/>
      <w:rPr>
        <w:rFonts w:ascii="Garamond" w:hAnsi="Garamond"/>
        <w:sz w:val="10"/>
        <w:szCs w:val="10"/>
      </w:rPr>
    </w:pPr>
  </w:p>
  <w:p w14:paraId="7C59168E" w14:textId="77777777" w:rsidR="00B1513E" w:rsidRPr="00B1513E" w:rsidRDefault="00B1513E" w:rsidP="00673E65">
    <w:pPr>
      <w:pStyle w:val="Kopfzeile"/>
      <w:jc w:val="center"/>
      <w:rPr>
        <w:rFonts w:ascii="Garamond" w:hAnsi="Garamond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A5986"/>
    <w:multiLevelType w:val="multilevel"/>
    <w:tmpl w:val="C2303D4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6D2250"/>
    <w:multiLevelType w:val="hybridMultilevel"/>
    <w:tmpl w:val="32FC5A68"/>
    <w:lvl w:ilvl="0" w:tplc="C71AC3B8">
      <w:start w:val="1"/>
      <w:numFmt w:val="bullet"/>
      <w:pStyle w:val="FRR-Bulletpoint-Ebene0"/>
      <w:lvlText w:val=""/>
      <w:lvlJc w:val="left"/>
      <w:pPr>
        <w:ind w:left="1429" w:hanging="360"/>
      </w:pPr>
      <w:rPr>
        <w:rFonts w:ascii="Symbol" w:hAnsi="Symbol" w:hint="default"/>
        <w:color w:val="1A1D55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258291423">
    <w:abstractNumId w:val="0"/>
  </w:num>
  <w:num w:numId="2" w16cid:durableId="107626983">
    <w:abstractNumId w:val="2"/>
  </w:num>
  <w:num w:numId="3" w16cid:durableId="12891183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de-DE" w:vendorID="64" w:dllVersion="0" w:nlCheck="1" w:checkStyle="0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D57"/>
    <w:rsid w:val="00017104"/>
    <w:rsid w:val="0003003A"/>
    <w:rsid w:val="0003023F"/>
    <w:rsid w:val="00061EFF"/>
    <w:rsid w:val="00090836"/>
    <w:rsid w:val="00092609"/>
    <w:rsid w:val="000937A7"/>
    <w:rsid w:val="000C60E7"/>
    <w:rsid w:val="000D2D91"/>
    <w:rsid w:val="000F080C"/>
    <w:rsid w:val="00150D4C"/>
    <w:rsid w:val="00166905"/>
    <w:rsid w:val="00183D74"/>
    <w:rsid w:val="00185869"/>
    <w:rsid w:val="001A36F4"/>
    <w:rsid w:val="001B3D37"/>
    <w:rsid w:val="001C6FD7"/>
    <w:rsid w:val="00200A4F"/>
    <w:rsid w:val="00203127"/>
    <w:rsid w:val="00211847"/>
    <w:rsid w:val="00220ACE"/>
    <w:rsid w:val="002254E2"/>
    <w:rsid w:val="00236E4E"/>
    <w:rsid w:val="00237F57"/>
    <w:rsid w:val="00267649"/>
    <w:rsid w:val="00271AB0"/>
    <w:rsid w:val="00283990"/>
    <w:rsid w:val="00285D8E"/>
    <w:rsid w:val="002C1148"/>
    <w:rsid w:val="002D55E5"/>
    <w:rsid w:val="002D76CA"/>
    <w:rsid w:val="003076B4"/>
    <w:rsid w:val="00325A34"/>
    <w:rsid w:val="00327F8C"/>
    <w:rsid w:val="003407D5"/>
    <w:rsid w:val="00347266"/>
    <w:rsid w:val="00360787"/>
    <w:rsid w:val="00382B94"/>
    <w:rsid w:val="00395798"/>
    <w:rsid w:val="003A1F22"/>
    <w:rsid w:val="003B31B6"/>
    <w:rsid w:val="003C2C56"/>
    <w:rsid w:val="003F349D"/>
    <w:rsid w:val="004008EE"/>
    <w:rsid w:val="00404275"/>
    <w:rsid w:val="004352F8"/>
    <w:rsid w:val="0044470F"/>
    <w:rsid w:val="004571F4"/>
    <w:rsid w:val="004600FC"/>
    <w:rsid w:val="00462493"/>
    <w:rsid w:val="004642DB"/>
    <w:rsid w:val="0046463E"/>
    <w:rsid w:val="00476001"/>
    <w:rsid w:val="004A28F6"/>
    <w:rsid w:val="004A7E1E"/>
    <w:rsid w:val="004F1053"/>
    <w:rsid w:val="004F5627"/>
    <w:rsid w:val="00502236"/>
    <w:rsid w:val="00533FCA"/>
    <w:rsid w:val="00540E35"/>
    <w:rsid w:val="00542FB9"/>
    <w:rsid w:val="0056513E"/>
    <w:rsid w:val="005919F5"/>
    <w:rsid w:val="005B36A3"/>
    <w:rsid w:val="005D4778"/>
    <w:rsid w:val="005D7777"/>
    <w:rsid w:val="005E3F0A"/>
    <w:rsid w:val="00617B0B"/>
    <w:rsid w:val="006415A2"/>
    <w:rsid w:val="0066656F"/>
    <w:rsid w:val="006721FC"/>
    <w:rsid w:val="00673E65"/>
    <w:rsid w:val="0069432D"/>
    <w:rsid w:val="006A43C6"/>
    <w:rsid w:val="006A48E2"/>
    <w:rsid w:val="006C2366"/>
    <w:rsid w:val="006E0D33"/>
    <w:rsid w:val="007151DA"/>
    <w:rsid w:val="00715513"/>
    <w:rsid w:val="0072319C"/>
    <w:rsid w:val="00732E5A"/>
    <w:rsid w:val="00761DBF"/>
    <w:rsid w:val="00762781"/>
    <w:rsid w:val="007746F3"/>
    <w:rsid w:val="007748C5"/>
    <w:rsid w:val="00775934"/>
    <w:rsid w:val="00781DD3"/>
    <w:rsid w:val="007B1023"/>
    <w:rsid w:val="007B5D75"/>
    <w:rsid w:val="007C1E4D"/>
    <w:rsid w:val="007D5F42"/>
    <w:rsid w:val="007D78BF"/>
    <w:rsid w:val="008313C7"/>
    <w:rsid w:val="00834A54"/>
    <w:rsid w:val="00854458"/>
    <w:rsid w:val="008905D5"/>
    <w:rsid w:val="008979B9"/>
    <w:rsid w:val="008A56D0"/>
    <w:rsid w:val="008B0B9D"/>
    <w:rsid w:val="008B326D"/>
    <w:rsid w:val="008C1215"/>
    <w:rsid w:val="008C3B43"/>
    <w:rsid w:val="008E1E2B"/>
    <w:rsid w:val="008E41D8"/>
    <w:rsid w:val="008F2BC1"/>
    <w:rsid w:val="008F481F"/>
    <w:rsid w:val="00927058"/>
    <w:rsid w:val="00960558"/>
    <w:rsid w:val="00981B3D"/>
    <w:rsid w:val="00995EFD"/>
    <w:rsid w:val="009A20D6"/>
    <w:rsid w:val="009A2210"/>
    <w:rsid w:val="009C479F"/>
    <w:rsid w:val="009D36F4"/>
    <w:rsid w:val="009E4B81"/>
    <w:rsid w:val="009F500A"/>
    <w:rsid w:val="00A12D16"/>
    <w:rsid w:val="00A22F05"/>
    <w:rsid w:val="00A26862"/>
    <w:rsid w:val="00A352B0"/>
    <w:rsid w:val="00A86002"/>
    <w:rsid w:val="00A87E2D"/>
    <w:rsid w:val="00A93AD3"/>
    <w:rsid w:val="00AB065F"/>
    <w:rsid w:val="00AD7E85"/>
    <w:rsid w:val="00AF073C"/>
    <w:rsid w:val="00AF597C"/>
    <w:rsid w:val="00AF5E04"/>
    <w:rsid w:val="00AF7B1F"/>
    <w:rsid w:val="00B1513E"/>
    <w:rsid w:val="00B27F8E"/>
    <w:rsid w:val="00B315AB"/>
    <w:rsid w:val="00B31E0A"/>
    <w:rsid w:val="00B436E2"/>
    <w:rsid w:val="00B44B3F"/>
    <w:rsid w:val="00B7020A"/>
    <w:rsid w:val="00BA7172"/>
    <w:rsid w:val="00BB1808"/>
    <w:rsid w:val="00BB411E"/>
    <w:rsid w:val="00BB7A71"/>
    <w:rsid w:val="00BE379A"/>
    <w:rsid w:val="00BF6862"/>
    <w:rsid w:val="00C0129D"/>
    <w:rsid w:val="00C03A95"/>
    <w:rsid w:val="00C07CFB"/>
    <w:rsid w:val="00C10BBE"/>
    <w:rsid w:val="00C23B0C"/>
    <w:rsid w:val="00C30A9D"/>
    <w:rsid w:val="00C326B4"/>
    <w:rsid w:val="00C35F52"/>
    <w:rsid w:val="00C44615"/>
    <w:rsid w:val="00C45940"/>
    <w:rsid w:val="00C517C0"/>
    <w:rsid w:val="00C73236"/>
    <w:rsid w:val="00C7475D"/>
    <w:rsid w:val="00C856F6"/>
    <w:rsid w:val="00C87060"/>
    <w:rsid w:val="00CC353C"/>
    <w:rsid w:val="00CD2552"/>
    <w:rsid w:val="00CD3B3A"/>
    <w:rsid w:val="00CE0BB0"/>
    <w:rsid w:val="00CE5DE7"/>
    <w:rsid w:val="00D040F9"/>
    <w:rsid w:val="00D12E78"/>
    <w:rsid w:val="00D15399"/>
    <w:rsid w:val="00D34481"/>
    <w:rsid w:val="00D62B7D"/>
    <w:rsid w:val="00D92A67"/>
    <w:rsid w:val="00DA4994"/>
    <w:rsid w:val="00DA69F9"/>
    <w:rsid w:val="00DD06E5"/>
    <w:rsid w:val="00E052D2"/>
    <w:rsid w:val="00E126C5"/>
    <w:rsid w:val="00E13E3E"/>
    <w:rsid w:val="00E21748"/>
    <w:rsid w:val="00E71C5D"/>
    <w:rsid w:val="00E730DA"/>
    <w:rsid w:val="00E75134"/>
    <w:rsid w:val="00E942A5"/>
    <w:rsid w:val="00EB19E0"/>
    <w:rsid w:val="00EB2AAD"/>
    <w:rsid w:val="00EB39CF"/>
    <w:rsid w:val="00F13F07"/>
    <w:rsid w:val="00F27010"/>
    <w:rsid w:val="00F37F0E"/>
    <w:rsid w:val="00F41EBC"/>
    <w:rsid w:val="00F47BFD"/>
    <w:rsid w:val="00F57C87"/>
    <w:rsid w:val="00F82F82"/>
    <w:rsid w:val="00F90D57"/>
    <w:rsid w:val="00FA1C85"/>
    <w:rsid w:val="00FA2008"/>
    <w:rsid w:val="00FA2191"/>
    <w:rsid w:val="00FA3B3F"/>
    <w:rsid w:val="00FB4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F9991"/>
  <w15:chartTrackingRefBased/>
  <w15:docId w15:val="{600CB1D6-5454-594D-9C53-8CEE99D64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D5F42"/>
  </w:style>
  <w:style w:type="paragraph" w:styleId="berschrift1">
    <w:name w:val="heading 1"/>
    <w:basedOn w:val="Standard"/>
    <w:next w:val="Standard"/>
    <w:link w:val="berschrift1Zchn"/>
    <w:uiPriority w:val="9"/>
    <w:qFormat/>
    <w:rsid w:val="009C479F"/>
    <w:pPr>
      <w:keepNext/>
      <w:keepLines/>
      <w:numPr>
        <w:numId w:val="1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C479F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C479F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C479F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C479F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C479F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C479F"/>
    <w:pPr>
      <w:keepNext/>
      <w:keepLines/>
      <w:numPr>
        <w:ilvl w:val="6"/>
        <w:numId w:val="1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C479F"/>
    <w:pPr>
      <w:keepNext/>
      <w:keepLines/>
      <w:numPr>
        <w:ilvl w:val="7"/>
        <w:numId w:val="1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C479F"/>
    <w:pPr>
      <w:keepNext/>
      <w:keepLines/>
      <w:numPr>
        <w:ilvl w:val="8"/>
        <w:numId w:val="1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C47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C47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C47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C479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C479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C479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C479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C479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C479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C47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C47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C47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C47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C47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C479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C479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C479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C47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C479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C479F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9C4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C479F"/>
  </w:style>
  <w:style w:type="paragraph" w:styleId="Fuzeile">
    <w:name w:val="footer"/>
    <w:basedOn w:val="Standard"/>
    <w:link w:val="FuzeileZchn"/>
    <w:uiPriority w:val="99"/>
    <w:unhideWhenUsed/>
    <w:rsid w:val="009C4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C479F"/>
  </w:style>
  <w:style w:type="table" w:styleId="Tabellenraster">
    <w:name w:val="Table Grid"/>
    <w:basedOn w:val="NormaleTabelle"/>
    <w:uiPriority w:val="59"/>
    <w:rsid w:val="00672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uiPriority w:val="99"/>
    <w:semiHidden/>
    <w:unhideWhenUsed/>
    <w:rsid w:val="00E942A5"/>
  </w:style>
  <w:style w:type="character" w:styleId="Hyperlink">
    <w:name w:val="Hyperlink"/>
    <w:basedOn w:val="Absatz-Standardschriftart"/>
    <w:uiPriority w:val="99"/>
    <w:unhideWhenUsed/>
    <w:rsid w:val="00C30A9D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30A9D"/>
    <w:rPr>
      <w:color w:val="605E5C"/>
      <w:shd w:val="clear" w:color="auto" w:fill="E1DFDD"/>
    </w:rPr>
  </w:style>
  <w:style w:type="paragraph" w:customStyle="1" w:styleId="FRR-Text-Ebene0-Normal">
    <w:name w:val="FRR-Text-Ebene0-Normal"/>
    <w:basedOn w:val="Standard"/>
    <w:qFormat/>
    <w:rsid w:val="002D76CA"/>
    <w:pPr>
      <w:spacing w:after="240" w:line="276" w:lineRule="auto"/>
      <w:jc w:val="both"/>
    </w:pPr>
    <w:rPr>
      <w:rFonts w:ascii="Garamond" w:hAnsi="Garamond" w:cs="Futura Medium"/>
      <w:sz w:val="22"/>
      <w:szCs w:val="22"/>
    </w:rPr>
  </w:style>
  <w:style w:type="paragraph" w:customStyle="1" w:styleId="FRR-Betreff">
    <w:name w:val="FRR-Betreff"/>
    <w:basedOn w:val="Standard"/>
    <w:next w:val="FRR-Text-Ebene0-Normal"/>
    <w:qFormat/>
    <w:rsid w:val="00F13F07"/>
    <w:pPr>
      <w:autoSpaceDE w:val="0"/>
      <w:autoSpaceDN w:val="0"/>
      <w:adjustRightInd w:val="0"/>
      <w:spacing w:after="0" w:line="240" w:lineRule="auto"/>
    </w:pPr>
    <w:rPr>
      <w:rFonts w:ascii="Garamond" w:hAnsi="Garamond" w:cs="Futura Medium"/>
      <w:b/>
      <w:bCs/>
      <w:color w:val="000000"/>
      <w:kern w:val="0"/>
      <w:sz w:val="22"/>
      <w:szCs w:val="22"/>
    </w:rPr>
  </w:style>
  <w:style w:type="paragraph" w:customStyle="1" w:styleId="FRR-Zitat-Normal">
    <w:name w:val="FRR-Zitat-Normal"/>
    <w:basedOn w:val="Standard"/>
    <w:qFormat/>
    <w:rsid w:val="001C6FD7"/>
    <w:pPr>
      <w:autoSpaceDE w:val="0"/>
      <w:autoSpaceDN w:val="0"/>
      <w:adjustRightInd w:val="0"/>
      <w:spacing w:before="240" w:after="240" w:line="300" w:lineRule="auto"/>
      <w:ind w:left="709"/>
      <w:jc w:val="both"/>
    </w:pPr>
    <w:rPr>
      <w:rFonts w:ascii="Garamond" w:hAnsi="Garamond" w:cs="Futura Medium"/>
      <w:i/>
      <w:iCs/>
      <w:color w:val="000000"/>
      <w:kern w:val="0"/>
      <w:sz w:val="22"/>
      <w:szCs w:val="2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E4B81"/>
    <w:pPr>
      <w:numPr>
        <w:numId w:val="0"/>
      </w:numPr>
      <w:spacing w:before="480" w:after="0" w:line="276" w:lineRule="auto"/>
      <w:outlineLvl w:val="9"/>
    </w:pPr>
    <w:rPr>
      <w:b/>
      <w:bCs/>
      <w:color w:val="1A1D55"/>
      <w:kern w:val="0"/>
      <w:sz w:val="28"/>
      <w:szCs w:val="28"/>
      <w:lang w:eastAsia="de-DE"/>
      <w14:ligatures w14:val="non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4615"/>
    <w:pPr>
      <w:spacing w:before="240" w:after="120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E4B81"/>
    <w:pPr>
      <w:spacing w:before="120" w:after="0"/>
      <w:ind w:left="238"/>
    </w:pPr>
    <w:rPr>
      <w:iCs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9E4B81"/>
    <w:pPr>
      <w:spacing w:before="120" w:after="0"/>
      <w:ind w:left="482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C44615"/>
    <w:pPr>
      <w:spacing w:after="0"/>
      <w:ind w:left="72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C44615"/>
    <w:pPr>
      <w:spacing w:after="0"/>
      <w:ind w:left="96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C44615"/>
    <w:pPr>
      <w:spacing w:after="0"/>
      <w:ind w:left="12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C44615"/>
    <w:pPr>
      <w:spacing w:after="0"/>
      <w:ind w:left="144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C44615"/>
    <w:pPr>
      <w:spacing w:after="0"/>
      <w:ind w:left="168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C44615"/>
    <w:pPr>
      <w:spacing w:after="0"/>
      <w:ind w:left="1920"/>
    </w:pPr>
    <w:rPr>
      <w:sz w:val="20"/>
      <w:szCs w:val="20"/>
    </w:rPr>
  </w:style>
  <w:style w:type="paragraph" w:customStyle="1" w:styleId="FRR-Text-Ebene1-2">
    <w:name w:val="FRR-Text-Ebene1-2"/>
    <w:basedOn w:val="Standard"/>
    <w:qFormat/>
    <w:rsid w:val="00285D8E"/>
    <w:pPr>
      <w:spacing w:line="276" w:lineRule="auto"/>
      <w:ind w:left="709"/>
      <w:jc w:val="both"/>
    </w:pPr>
    <w:rPr>
      <w:rFonts w:ascii="Garamond" w:hAnsi="Garamond" w:cs="Futura Medium"/>
      <w:sz w:val="22"/>
      <w:szCs w:val="22"/>
    </w:rPr>
  </w:style>
  <w:style w:type="paragraph" w:customStyle="1" w:styleId="FRR-berschrift-Ebene1">
    <w:name w:val="FRR-Überschrift-Ebene1"/>
    <w:basedOn w:val="berschrift1"/>
    <w:next w:val="FRR-Text-Ebene1-2"/>
    <w:qFormat/>
    <w:rsid w:val="00C35F52"/>
    <w:pPr>
      <w:spacing w:line="276" w:lineRule="auto"/>
      <w:ind w:left="709" w:hanging="709"/>
    </w:pPr>
    <w:rPr>
      <w:color w:val="1A1D55"/>
      <w:sz w:val="28"/>
      <w:szCs w:val="28"/>
    </w:rPr>
  </w:style>
  <w:style w:type="paragraph" w:customStyle="1" w:styleId="FRR-berschrift-Ebene2">
    <w:name w:val="FRR-Überschrift-Ebene2"/>
    <w:basedOn w:val="berschrift2"/>
    <w:next w:val="FRR-Text-Ebene1-2"/>
    <w:qFormat/>
    <w:rsid w:val="00CC353C"/>
    <w:pPr>
      <w:spacing w:before="360"/>
      <w:ind w:left="709" w:hanging="709"/>
    </w:pPr>
    <w:rPr>
      <w:color w:val="1A1D55"/>
      <w:sz w:val="28"/>
      <w:szCs w:val="28"/>
    </w:rPr>
  </w:style>
  <w:style w:type="paragraph" w:customStyle="1" w:styleId="FRR-Text-Ebene3">
    <w:name w:val="FRR-Text-Ebene3"/>
    <w:basedOn w:val="FRR-Text-Ebene1-2"/>
    <w:qFormat/>
    <w:rsid w:val="00285D8E"/>
    <w:pPr>
      <w:ind w:left="1134"/>
    </w:pPr>
  </w:style>
  <w:style w:type="paragraph" w:customStyle="1" w:styleId="FRR-berschrift-Ebene3">
    <w:name w:val="FRR-Überschrift-Ebene3"/>
    <w:basedOn w:val="berschrift3"/>
    <w:next w:val="FRR-Text-Ebene3"/>
    <w:qFormat/>
    <w:rsid w:val="00CC353C"/>
    <w:pPr>
      <w:spacing w:before="360"/>
      <w:ind w:left="1134" w:hanging="1134"/>
    </w:pPr>
    <w:rPr>
      <w:color w:val="1A1D55"/>
    </w:rPr>
  </w:style>
  <w:style w:type="paragraph" w:customStyle="1" w:styleId="FRR-Bulletpoint-Ebene0">
    <w:name w:val="FRR-Bulletpoint-Ebene0"/>
    <w:basedOn w:val="FRR-Text-Ebene0-Normal"/>
    <w:qFormat/>
    <w:rsid w:val="00AF5E04"/>
    <w:pPr>
      <w:numPr>
        <w:numId w:val="2"/>
      </w:numPr>
      <w:ind w:left="709" w:hanging="425"/>
      <w:contextualSpacing/>
      <w:jc w:val="left"/>
    </w:pPr>
  </w:style>
  <w:style w:type="paragraph" w:customStyle="1" w:styleId="FRR-Bulletpoint-Ebene1-2">
    <w:name w:val="FRR-Bulletpoint-Ebene1-2"/>
    <w:basedOn w:val="FRR-Bulletpoint-Ebene0"/>
    <w:qFormat/>
    <w:rsid w:val="00B315AB"/>
    <w:pPr>
      <w:ind w:left="1418"/>
    </w:pPr>
  </w:style>
  <w:style w:type="paragraph" w:customStyle="1" w:styleId="FRR-Bulletpoint-Ebene3">
    <w:name w:val="FRR-Bulletpoint-Ebene3"/>
    <w:basedOn w:val="FRR-Bulletpoint-Ebene0"/>
    <w:qFormat/>
    <w:rsid w:val="00B315AB"/>
    <w:pPr>
      <w:ind w:left="1701"/>
    </w:pPr>
  </w:style>
  <w:style w:type="paragraph" w:styleId="berarbeitung">
    <w:name w:val="Revision"/>
    <w:hidden/>
    <w:uiPriority w:val="99"/>
    <w:semiHidden/>
    <w:rsid w:val="00C07CFB"/>
    <w:pPr>
      <w:spacing w:after="0" w:line="240" w:lineRule="auto"/>
    </w:pPr>
  </w:style>
  <w:style w:type="paragraph" w:styleId="KeinLeerraum">
    <w:name w:val="No Spacing"/>
    <w:uiPriority w:val="1"/>
    <w:qFormat/>
    <w:rsid w:val="00F90D57"/>
    <w:pPr>
      <w:spacing w:before="120" w:after="60" w:line="276" w:lineRule="auto"/>
      <w:jc w:val="both"/>
    </w:pPr>
    <w:rPr>
      <w:rFonts w:ascii="Arial" w:hAnsi="Arial"/>
      <w:kern w:val="0"/>
      <w:sz w:val="20"/>
      <w:szCs w:val="22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F90D5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timm/Library/Group%20Containers/UBF8T346G9.Office/User%20Content.localized/Templates.localized/Blanko%20(Stand%202025-09-28)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B1F16A7ACE5A40804BD25516553CCC" ma:contentTypeVersion="3" ma:contentTypeDescription="Ein neues Dokument erstellen." ma:contentTypeScope="" ma:versionID="2afd1278c0385744b3c34c9414bf57c7">
  <xsd:schema xmlns:xsd="http://www.w3.org/2001/XMLSchema" xmlns:xs="http://www.w3.org/2001/XMLSchema" xmlns:p="http://schemas.microsoft.com/office/2006/metadata/properties" xmlns:ns2="02be3790-c752-4e6e-8b50-f65975792832" targetNamespace="http://schemas.microsoft.com/office/2006/metadata/properties" ma:root="true" ma:fieldsID="bc378f47f58d3a3c81905535d5d31dc6" ns2:_="">
    <xsd:import namespace="02be3790-c752-4e6e-8b50-f659757928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e3790-c752-4e6e-8b50-f659757928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6E5BB1-EF0D-409B-95DD-A13B699748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BE9347-0C0A-4B63-90B8-1E7CBE7EB8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8ACBD4-DB27-4386-A792-70FC9C818C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be3790-c752-4e6e-8b50-f659757928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BADEC6-04E1-1145-B0A9-43603C2D4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Blanko (Stand 2025-09-28).dotx</Template>
  <TotalTime>0</TotalTime>
  <Pages>2</Pages>
  <Words>184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Kanzlei Freiraum</Company>
  <LinksUpToDate>false</LinksUpToDate>
  <CharactersWithSpaces>1344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Timm Freiheit</dc:creator>
  <cp:keywords/>
  <dc:description/>
  <cp:lastModifiedBy>Timm Freiheit</cp:lastModifiedBy>
  <cp:revision>86</cp:revision>
  <cp:lastPrinted>2026-02-18T21:42:00Z</cp:lastPrinted>
  <dcterms:created xsi:type="dcterms:W3CDTF">2026-02-18T16:56:00Z</dcterms:created>
  <dcterms:modified xsi:type="dcterms:W3CDTF">2026-04-15T13:10:00Z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0x0101008FB1F16A7ACE5A40804BD25516553CCC</vt:lpwstr>
  </property>
  <property fmtid="{D5CDD505-2E9C-101B-9397-08002B2CF9AE}" pid="3" name="MediaServiceImageTags">
    <vt:lpwstr/>
  </property>
</Properties>
</file>